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F1F0B" w14:textId="11EA3B4F" w:rsidR="00C72635" w:rsidRPr="002C3BDD" w:rsidRDefault="00C72635" w:rsidP="00C72635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NR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AH#2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20607C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R1-1710915</w:t>
      </w:r>
    </w:p>
    <w:p w14:paraId="1C96E501" w14:textId="77777777" w:rsidR="00C72635" w:rsidRDefault="00C72635" w:rsidP="00C7263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Qingdao,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June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68A44FE0" w14:textId="77777777" w:rsidR="001043BC" w:rsidRDefault="001043BC" w:rsidP="001043B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2993944" w14:textId="18228774" w:rsidR="001043BC" w:rsidRPr="00611209" w:rsidRDefault="001043BC" w:rsidP="001043B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B508F5">
        <w:rPr>
          <w:rFonts w:ascii="Times New Roman" w:hAnsi="Times New Roman"/>
          <w:b/>
          <w:bCs/>
          <w:sz w:val="24"/>
          <w:lang w:val="en-US"/>
        </w:rPr>
        <w:t>5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1.1.1.3</w:t>
      </w:r>
    </w:p>
    <w:p w14:paraId="4B36A6F7" w14:textId="412F5EBF" w:rsidR="001043BC" w:rsidRPr="00611209" w:rsidRDefault="001043BC" w:rsidP="001043BC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0D36B3">
        <w:rPr>
          <w:b/>
          <w:bCs/>
          <w:sz w:val="24"/>
          <w:lang w:val="en-US"/>
        </w:rPr>
        <w:t>rce:</w:t>
      </w:r>
      <w:r w:rsidR="000D36B3">
        <w:rPr>
          <w:b/>
          <w:bCs/>
          <w:sz w:val="24"/>
          <w:lang w:val="en-US"/>
        </w:rPr>
        <w:tab/>
      </w:r>
      <w:proofErr w:type="spellStart"/>
      <w:r w:rsidR="000D36B3">
        <w:rPr>
          <w:b/>
          <w:bCs/>
          <w:sz w:val="24"/>
          <w:lang w:val="en-US"/>
        </w:rPr>
        <w:t>InterDigital</w:t>
      </w:r>
      <w:proofErr w:type="spellEnd"/>
      <w:r w:rsidR="00C1632B">
        <w:rPr>
          <w:b/>
          <w:bCs/>
          <w:sz w:val="24"/>
          <w:lang w:val="en-US"/>
        </w:rPr>
        <w:t xml:space="preserve"> Inc.</w:t>
      </w:r>
    </w:p>
    <w:p w14:paraId="4F02292E" w14:textId="42193BF0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991FCE">
        <w:rPr>
          <w:b/>
          <w:bCs/>
          <w:sz w:val="24"/>
          <w:lang w:val="en-US"/>
        </w:rPr>
        <w:t xml:space="preserve">On </w:t>
      </w:r>
      <w:r w:rsidR="001043BC">
        <w:rPr>
          <w:b/>
          <w:bCs/>
          <w:sz w:val="24"/>
          <w:lang w:val="en-US"/>
        </w:rPr>
        <w:t xml:space="preserve">SS Block </w:t>
      </w:r>
      <w:r w:rsidR="00BA4B61">
        <w:rPr>
          <w:b/>
          <w:bCs/>
          <w:sz w:val="24"/>
          <w:lang w:val="en-US"/>
        </w:rPr>
        <w:t>Based Timing</w:t>
      </w:r>
      <w:r w:rsidR="001043BC">
        <w:rPr>
          <w:b/>
          <w:bCs/>
          <w:sz w:val="24"/>
          <w:lang w:val="en-US"/>
        </w:rPr>
        <w:t xml:space="preserve"> Indication</w:t>
      </w:r>
      <w:r w:rsidR="00DC3EF3">
        <w:rPr>
          <w:b/>
          <w:bCs/>
          <w:sz w:val="24"/>
          <w:lang w:val="en-US"/>
        </w:rPr>
        <w:t xml:space="preserve"> in NR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B9F74FE" w14:textId="23889A3A" w:rsidR="00000828" w:rsidRPr="0003641A" w:rsidRDefault="001F7E36" w:rsidP="00C659D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  <w:r>
        <w:t>In</w:t>
      </w:r>
      <w:r w:rsidR="00C659DC">
        <w:t xml:space="preserve"> the RAN1 meeting #88bis </w:t>
      </w:r>
      <w:r w:rsidR="00C430A8">
        <w:fldChar w:fldCharType="begin"/>
      </w:r>
      <w:r w:rsidR="00C430A8">
        <w:instrText xml:space="preserve"> REF _Ref485598199 \r \h </w:instrText>
      </w:r>
      <w:r w:rsidR="00C430A8">
        <w:fldChar w:fldCharType="separate"/>
      </w:r>
      <w:r w:rsidR="001067F4">
        <w:t>[2]</w:t>
      </w:r>
      <w:r w:rsidR="00C430A8">
        <w:fldChar w:fldCharType="end"/>
      </w:r>
      <w:r w:rsidR="00C659DC">
        <w:t xml:space="preserve"> the following </w:t>
      </w:r>
      <w:r w:rsidR="00DD5C42">
        <w:t xml:space="preserve">for </w:t>
      </w:r>
      <w:r w:rsidR="0015001B">
        <w:rPr>
          <w:rFonts w:eastAsia="MS Mincho"/>
          <w:lang w:eastAsia="ja-JP"/>
        </w:rPr>
        <w:t xml:space="preserve">maximum number of SS </w:t>
      </w:r>
      <w:r w:rsidR="0015001B" w:rsidRPr="009E0642">
        <w:rPr>
          <w:rFonts w:eastAsia="MS Mincho"/>
          <w:lang w:eastAsia="ja-JP"/>
        </w:rPr>
        <w:t>blocks</w:t>
      </w:r>
      <w:r w:rsidR="0015001B">
        <w:t xml:space="preserve"> </w:t>
      </w:r>
      <w:r w:rsidR="00C659DC">
        <w:t>were agreed</w:t>
      </w:r>
      <w:r w:rsidR="0015001B">
        <w:t>:</w:t>
      </w:r>
    </w:p>
    <w:p w14:paraId="64B0A6D7" w14:textId="77777777" w:rsidR="00797E94" w:rsidRPr="001F7E36" w:rsidRDefault="00797E94" w:rsidP="00797E94">
      <w:pPr>
        <w:rPr>
          <w:rFonts w:eastAsia="MS Mincho"/>
          <w:b/>
          <w:i/>
          <w:u w:val="single"/>
          <w:lang w:eastAsia="ja-JP"/>
        </w:rPr>
      </w:pPr>
      <w:r w:rsidRPr="001F7E36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67FD6A22" w14:textId="77777777" w:rsidR="00797E94" w:rsidRPr="00810BEE" w:rsidRDefault="00797E94" w:rsidP="00797E9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The considered maximum number of SS-blocks, L, within SS burst set for different frequency ranges are</w:t>
      </w:r>
    </w:p>
    <w:p w14:paraId="7FDD86FE" w14:textId="543D6356" w:rsidR="00797E94" w:rsidRPr="00C34625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For frequency range up to 3 GHz, the m</w:t>
      </w:r>
      <w:r w:rsidR="00810BEE" w:rsidRPr="00C34625">
        <w:rPr>
          <w:rFonts w:eastAsia="MS Mincho"/>
          <w:i/>
          <w:lang w:eastAsia="ja-JP"/>
        </w:rPr>
        <w:t xml:space="preserve">aximum number of SS-blocks, L, </w:t>
      </w:r>
      <w:r w:rsidRPr="00C34625">
        <w:rPr>
          <w:rFonts w:eastAsia="MS Mincho"/>
          <w:i/>
          <w:lang w:eastAsia="ja-JP"/>
        </w:rPr>
        <w:t>within SS burst set is [</w:t>
      </w:r>
      <w:r w:rsidRPr="00C34625">
        <w:rPr>
          <w:rFonts w:eastAsia="MS Mincho"/>
          <w:bCs/>
          <w:i/>
          <w:lang w:eastAsia="ja-JP"/>
        </w:rPr>
        <w:t>1</w:t>
      </w:r>
      <w:r w:rsidRPr="00C34625">
        <w:rPr>
          <w:rFonts w:eastAsia="MS Mincho"/>
          <w:i/>
          <w:lang w:eastAsia="ja-JP"/>
        </w:rPr>
        <w:t>,</w:t>
      </w:r>
      <w:r w:rsidRPr="00C34625">
        <w:rPr>
          <w:rFonts w:eastAsia="MS Mincho"/>
          <w:bCs/>
          <w:i/>
          <w:lang w:eastAsia="ja-JP"/>
        </w:rPr>
        <w:t xml:space="preserve"> 2, 4</w:t>
      </w:r>
      <w:r w:rsidRPr="00C34625">
        <w:rPr>
          <w:rFonts w:eastAsia="MS Mincho"/>
          <w:i/>
          <w:lang w:eastAsia="ja-JP"/>
        </w:rPr>
        <w:t>]</w:t>
      </w:r>
    </w:p>
    <w:p w14:paraId="7090CD02" w14:textId="19DEDFB1" w:rsidR="00797E94" w:rsidRPr="00C34625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For frequency range from 3GHz to 6 GHz, the m</w:t>
      </w:r>
      <w:r w:rsidR="00810BEE" w:rsidRPr="00C34625">
        <w:rPr>
          <w:rFonts w:eastAsia="MS Mincho"/>
          <w:i/>
          <w:lang w:eastAsia="ja-JP"/>
        </w:rPr>
        <w:t xml:space="preserve">aximum number of SS-blocks, L, </w:t>
      </w:r>
      <w:r w:rsidRPr="00C34625">
        <w:rPr>
          <w:rFonts w:eastAsia="MS Mincho"/>
          <w:i/>
          <w:lang w:eastAsia="ja-JP"/>
        </w:rPr>
        <w:t>within SS burst set is [</w:t>
      </w:r>
      <w:r w:rsidRPr="00C34625">
        <w:rPr>
          <w:rFonts w:eastAsia="MS Mincho"/>
          <w:bCs/>
          <w:i/>
          <w:lang w:eastAsia="ja-JP"/>
        </w:rPr>
        <w:t>4</w:t>
      </w:r>
      <w:r w:rsidRPr="00C34625">
        <w:rPr>
          <w:rFonts w:eastAsia="MS Mincho"/>
          <w:i/>
          <w:lang w:eastAsia="ja-JP"/>
        </w:rPr>
        <w:t xml:space="preserve">, </w:t>
      </w:r>
      <w:r w:rsidRPr="00C34625">
        <w:rPr>
          <w:rFonts w:eastAsia="MS Mincho"/>
          <w:bCs/>
          <w:i/>
          <w:lang w:eastAsia="ja-JP"/>
        </w:rPr>
        <w:t>8</w:t>
      </w:r>
      <w:r w:rsidRPr="00C34625">
        <w:rPr>
          <w:rFonts w:eastAsia="MS Mincho"/>
          <w:i/>
          <w:lang w:eastAsia="ja-JP"/>
        </w:rPr>
        <w:t>]</w:t>
      </w:r>
    </w:p>
    <w:p w14:paraId="7E15C6F9" w14:textId="0B558DA7" w:rsidR="00797E94" w:rsidRPr="00C34625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For frequency range from 6 GHz to 52.6 GHz, the m</w:t>
      </w:r>
      <w:r w:rsidR="00810BEE" w:rsidRPr="00C34625">
        <w:rPr>
          <w:rFonts w:eastAsia="MS Mincho"/>
          <w:i/>
          <w:lang w:eastAsia="ja-JP"/>
        </w:rPr>
        <w:t xml:space="preserve">aximum number of SS-blocks, L, </w:t>
      </w:r>
      <w:r w:rsidRPr="00C34625">
        <w:rPr>
          <w:rFonts w:eastAsia="MS Mincho"/>
          <w:i/>
          <w:lang w:eastAsia="ja-JP"/>
        </w:rPr>
        <w:t>within SS burst set is [</w:t>
      </w:r>
      <w:r w:rsidRPr="00C34625">
        <w:rPr>
          <w:rFonts w:eastAsia="MS Mincho"/>
          <w:bCs/>
          <w:i/>
          <w:lang w:eastAsia="ja-JP"/>
        </w:rPr>
        <w:t>64</w:t>
      </w:r>
      <w:r w:rsidRPr="00C34625">
        <w:rPr>
          <w:rFonts w:eastAsia="MS Mincho"/>
          <w:i/>
          <w:lang w:eastAsia="ja-JP"/>
        </w:rPr>
        <w:t>]</w:t>
      </w:r>
    </w:p>
    <w:p w14:paraId="247F4B66" w14:textId="77777777" w:rsidR="00797E94" w:rsidRPr="00810BEE" w:rsidRDefault="00797E94" w:rsidP="00797E9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The way the value of L is reflected in</w:t>
      </w:r>
      <w:r w:rsidRPr="00810BEE">
        <w:rPr>
          <w:rFonts w:eastAsia="MS Mincho"/>
          <w:i/>
          <w:lang w:eastAsia="ja-JP"/>
        </w:rPr>
        <w:t xml:space="preserve"> specification is FFS</w:t>
      </w:r>
    </w:p>
    <w:p w14:paraId="427C5528" w14:textId="77777777" w:rsidR="00797E94" w:rsidRPr="00810BEE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Aforementioned values are to be used to facilitate the NR initial access design and evaluate the specification impact</w:t>
      </w:r>
    </w:p>
    <w:p w14:paraId="5C1C9D8B" w14:textId="77777777" w:rsidR="001F7E36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Possibility of having unified frequency agnostic </w:t>
      </w:r>
      <w:proofErr w:type="spellStart"/>
      <w:r w:rsidRPr="00810BEE">
        <w:rPr>
          <w:rFonts w:eastAsia="MS Mincho"/>
          <w:i/>
          <w:lang w:eastAsia="ja-JP"/>
        </w:rPr>
        <w:t>signaling</w:t>
      </w:r>
      <w:proofErr w:type="spellEnd"/>
      <w:r w:rsidRPr="00810BEE">
        <w:rPr>
          <w:rFonts w:eastAsia="MS Mincho"/>
          <w:i/>
          <w:lang w:eastAsia="ja-JP"/>
        </w:rPr>
        <w:t xml:space="preserve"> design is not precluded</w:t>
      </w:r>
    </w:p>
    <w:p w14:paraId="25DC2944" w14:textId="411EF7FE" w:rsidR="00797E94" w:rsidRPr="001F7E36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F7E36">
        <w:rPr>
          <w:rFonts w:eastAsia="MS Mincho" w:hint="eastAsia"/>
          <w:i/>
          <w:lang w:eastAsia="ja-JP"/>
        </w:rPr>
        <w:t>Note that above agreements are updated agreements</w:t>
      </w:r>
    </w:p>
    <w:p w14:paraId="7EF7D609" w14:textId="77777777" w:rsidR="001F7E36" w:rsidRDefault="001F7E36" w:rsidP="00797E94"/>
    <w:p w14:paraId="22A43402" w14:textId="71FC94A1" w:rsidR="0015001B" w:rsidRPr="0015001B" w:rsidRDefault="0015001B" w:rsidP="00797E94">
      <w:pPr>
        <w:rPr>
          <w:rFonts w:eastAsia="MS Mincho"/>
          <w:lang w:eastAsia="ja-JP"/>
        </w:rPr>
      </w:pPr>
      <w:r w:rsidRPr="0015001B">
        <w:t xml:space="preserve">In addition, the following for </w:t>
      </w:r>
      <w:proofErr w:type="spellStart"/>
      <w:r w:rsidR="00C430A8">
        <w:rPr>
          <w:rFonts w:eastAsia="MS Mincho"/>
          <w:lang w:eastAsia="ja-JP"/>
        </w:rPr>
        <w:t>signaling</w:t>
      </w:r>
      <w:proofErr w:type="spellEnd"/>
      <w:r w:rsidRPr="0015001B">
        <w:rPr>
          <w:rFonts w:eastAsia="MS Mincho"/>
          <w:lang w:eastAsia="ja-JP"/>
        </w:rPr>
        <w:t xml:space="preserve"> </w:t>
      </w:r>
      <w:r w:rsidR="00C430A8">
        <w:rPr>
          <w:rFonts w:eastAsia="MS Mincho"/>
          <w:lang w:eastAsia="ja-JP"/>
        </w:rPr>
        <w:t>for</w:t>
      </w:r>
      <w:r w:rsidRPr="0015001B">
        <w:rPr>
          <w:rFonts w:eastAsia="MS Mincho"/>
          <w:lang w:eastAsia="ja-JP"/>
        </w:rPr>
        <w:t xml:space="preserve"> SS blocks </w:t>
      </w:r>
      <w:r w:rsidR="00C430A8">
        <w:rPr>
          <w:rFonts w:eastAsia="MS Mincho"/>
          <w:lang w:eastAsia="ja-JP"/>
        </w:rPr>
        <w:t xml:space="preserve">indication </w:t>
      </w:r>
      <w:r w:rsidRPr="0015001B">
        <w:t>were agreed:</w:t>
      </w:r>
    </w:p>
    <w:p w14:paraId="07C220D2" w14:textId="77777777" w:rsidR="00797E94" w:rsidRPr="001F7E36" w:rsidRDefault="00797E94" w:rsidP="00797E94">
      <w:pPr>
        <w:rPr>
          <w:rFonts w:eastAsia="MS Mincho"/>
          <w:b/>
          <w:i/>
          <w:lang w:eastAsia="ja-JP"/>
        </w:rPr>
      </w:pPr>
      <w:r w:rsidRPr="001F7E36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3D71CF36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The following methods are considered for the indication of which of the nominal SS blocks in SS burst sets that are actually transmitted:</w:t>
      </w:r>
    </w:p>
    <w:p w14:paraId="522729ED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val="sv-SE" w:eastAsia="ja-JP"/>
        </w:rPr>
        <w:t>PBCH</w:t>
      </w:r>
    </w:p>
    <w:p w14:paraId="438044BC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Remaining minimum system information</w:t>
      </w:r>
    </w:p>
    <w:p w14:paraId="2AD9BFC2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Other SI</w:t>
      </w:r>
    </w:p>
    <w:p w14:paraId="7E9E38AF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dedicated </w:t>
      </w:r>
      <w:proofErr w:type="spellStart"/>
      <w:r w:rsidRPr="00810BEE">
        <w:rPr>
          <w:rFonts w:eastAsia="MS Mincho"/>
          <w:i/>
          <w:lang w:eastAsia="ja-JP"/>
        </w:rPr>
        <w:t>signaling</w:t>
      </w:r>
      <w:proofErr w:type="spellEnd"/>
    </w:p>
    <w:p w14:paraId="16F18F28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Other methods are not precluded </w:t>
      </w:r>
    </w:p>
    <w:p w14:paraId="4C0DB57E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val="sv-SE" w:eastAsia="ja-JP"/>
        </w:rPr>
        <w:t>Consider flexibility and signaling overhead.</w:t>
      </w:r>
    </w:p>
    <w:p w14:paraId="44F872F2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 w:hint="eastAsia"/>
          <w:i/>
          <w:lang w:eastAsia="ja-JP"/>
        </w:rPr>
        <w:t>Note that nominal SS block is the possible SS block time location</w:t>
      </w:r>
    </w:p>
    <w:p w14:paraId="0A5E9565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val="sv-SE" w:eastAsia="ja-JP"/>
        </w:rPr>
        <w:t>Note that the number and positions of the nominally transmitted SS blocks in an SS burst set is predefined.</w:t>
      </w:r>
    </w:p>
    <w:p w14:paraId="2DCCC6D6" w14:textId="30BFBE17" w:rsidR="00797E94" w:rsidRPr="001F7E36" w:rsidRDefault="00797E94" w:rsidP="00797E94">
      <w:pPr>
        <w:rPr>
          <w:rFonts w:eastAsia="MS Mincho"/>
          <w:b/>
          <w:i/>
          <w:u w:val="single"/>
          <w:lang w:eastAsia="ja-JP"/>
        </w:rPr>
      </w:pPr>
      <w:r w:rsidRPr="001F7E36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23F4DA68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Same set of configuration values for SS periodicity for CONNECTED/IDLE &amp; non-standalone cases</w:t>
      </w:r>
    </w:p>
    <w:p w14:paraId="036B9962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Values for configuration set for CONNECTED/IDLE &amp; non-standalone case</w:t>
      </w:r>
    </w:p>
    <w:p w14:paraId="51E7F0A9" w14:textId="77777777" w:rsidR="00797E94" w:rsidRPr="00810BEE" w:rsidRDefault="00797E94" w:rsidP="00797E94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{5, 10, 20, 40, 80, 160} </w:t>
      </w:r>
      <w:proofErr w:type="spellStart"/>
      <w:r w:rsidRPr="00810BEE">
        <w:rPr>
          <w:rFonts w:eastAsia="MS Mincho"/>
          <w:i/>
          <w:lang w:eastAsia="ja-JP"/>
        </w:rPr>
        <w:t>ms</w:t>
      </w:r>
      <w:proofErr w:type="spellEnd"/>
    </w:p>
    <w:p w14:paraId="2FD2997F" w14:textId="70899769" w:rsidR="00797E94" w:rsidRPr="001F7E36" w:rsidRDefault="00797E94" w:rsidP="001F7E36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FFS: how the at least a part of SFN is indicated in PBCH in relation to PBCH TTI</w:t>
      </w:r>
    </w:p>
    <w:p w14:paraId="342F959E" w14:textId="4CB71AE7" w:rsidR="00C6380B" w:rsidRDefault="00C6380B" w:rsidP="00C6380B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</w:p>
    <w:p w14:paraId="278FF7EC" w14:textId="44E8A813" w:rsidR="009454D8" w:rsidRDefault="009454D8" w:rsidP="009454D8">
      <w:r>
        <w:t>Furthermore, in the RAN1 meeting #89</w:t>
      </w:r>
      <w:r w:rsidRPr="0015001B">
        <w:t xml:space="preserve"> </w:t>
      </w:r>
      <w:r w:rsidRPr="0015001B">
        <w:fldChar w:fldCharType="begin"/>
      </w:r>
      <w:r w:rsidRPr="0015001B">
        <w:instrText xml:space="preserve"> REF _Ref481756522 \r \h </w:instrText>
      </w:r>
      <w:r>
        <w:instrText xml:space="preserve"> \* MERGEFORMAT </w:instrText>
      </w:r>
      <w:r w:rsidRPr="0015001B">
        <w:fldChar w:fldCharType="separate"/>
      </w:r>
      <w:r w:rsidR="001067F4">
        <w:t>[1]</w:t>
      </w:r>
      <w:r w:rsidRPr="0015001B">
        <w:fldChar w:fldCharType="end"/>
      </w:r>
      <w:r w:rsidRPr="0015001B">
        <w:t xml:space="preserve"> the following for </w:t>
      </w:r>
      <w:r w:rsidR="001F7E36">
        <w:t xml:space="preserve">the </w:t>
      </w:r>
      <w:r w:rsidR="001F7E36">
        <w:rPr>
          <w:rFonts w:eastAsia="MS Mincho"/>
          <w:lang w:eastAsia="ja-JP"/>
        </w:rPr>
        <w:t xml:space="preserve">maximum number of SS </w:t>
      </w:r>
      <w:r w:rsidR="001F7E36" w:rsidRPr="009E0642">
        <w:rPr>
          <w:rFonts w:eastAsia="MS Mincho"/>
          <w:lang w:eastAsia="ja-JP"/>
        </w:rPr>
        <w:t>blocks</w:t>
      </w:r>
      <w:r w:rsidR="001F7E36">
        <w:t xml:space="preserve"> </w:t>
      </w:r>
      <w:r w:rsidRPr="0015001B">
        <w:t>were agreed:</w:t>
      </w:r>
    </w:p>
    <w:p w14:paraId="70E079EA" w14:textId="77777777" w:rsidR="001F7E36" w:rsidRPr="001F7E36" w:rsidRDefault="001F7E36" w:rsidP="001F7E36">
      <w:pPr>
        <w:rPr>
          <w:rFonts w:eastAsia="MS Mincho"/>
          <w:b/>
          <w:i/>
          <w:u w:val="single"/>
          <w:lang w:val="en-US" w:eastAsia="ja-JP"/>
        </w:rPr>
      </w:pPr>
      <w:r w:rsidRPr="001F7E36">
        <w:rPr>
          <w:rFonts w:eastAsia="MS Mincho" w:hint="eastAsia"/>
          <w:b/>
          <w:i/>
          <w:u w:val="single"/>
          <w:lang w:val="en-US" w:eastAsia="ja-JP"/>
        </w:rPr>
        <w:t>Agreements:</w:t>
      </w:r>
    </w:p>
    <w:p w14:paraId="6EB1FB6B" w14:textId="77777777" w:rsidR="001F7E36" w:rsidRPr="001F7E36" w:rsidRDefault="001F7E36" w:rsidP="001F7E36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1F7E36">
        <w:rPr>
          <w:rFonts w:eastAsia="MS Mincho"/>
          <w:i/>
          <w:lang w:val="en-US" w:eastAsia="ja-JP"/>
        </w:rPr>
        <w:t xml:space="preserve">The transmission of SS blocks within SS burst set is confined to a </w:t>
      </w:r>
      <w:r w:rsidRPr="001F7E36">
        <w:rPr>
          <w:rFonts w:eastAsia="MS Mincho" w:hint="eastAsia"/>
          <w:i/>
          <w:lang w:val="en-US" w:eastAsia="ja-JP"/>
        </w:rPr>
        <w:t xml:space="preserve">5 </w:t>
      </w:r>
      <w:proofErr w:type="spellStart"/>
      <w:r w:rsidRPr="001F7E36">
        <w:rPr>
          <w:rFonts w:eastAsia="MS Mincho"/>
          <w:i/>
          <w:lang w:val="en-US" w:eastAsia="ja-JP"/>
        </w:rPr>
        <w:t>ms</w:t>
      </w:r>
      <w:proofErr w:type="spellEnd"/>
      <w:r w:rsidRPr="001F7E36">
        <w:rPr>
          <w:rFonts w:eastAsia="MS Mincho"/>
          <w:i/>
          <w:lang w:val="en-US" w:eastAsia="ja-JP"/>
        </w:rPr>
        <w:t xml:space="preserve"> window regardless of SS burst set periodicity</w:t>
      </w:r>
    </w:p>
    <w:p w14:paraId="3D0729FD" w14:textId="77777777" w:rsidR="001F7E36" w:rsidRPr="001F7E36" w:rsidRDefault="001F7E36" w:rsidP="001F7E36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1F7E36">
        <w:rPr>
          <w:rFonts w:eastAsia="MS Mincho" w:hint="eastAsia"/>
          <w:i/>
          <w:lang w:val="en-US" w:eastAsia="ja-JP"/>
        </w:rPr>
        <w:lastRenderedPageBreak/>
        <w:t xml:space="preserve">Within this 5 </w:t>
      </w:r>
      <w:proofErr w:type="spellStart"/>
      <w:r w:rsidRPr="001F7E36">
        <w:rPr>
          <w:rFonts w:eastAsia="MS Mincho" w:hint="eastAsia"/>
          <w:i/>
          <w:lang w:val="en-US" w:eastAsia="ja-JP"/>
        </w:rPr>
        <w:t>ms</w:t>
      </w:r>
      <w:proofErr w:type="spellEnd"/>
      <w:r w:rsidRPr="001F7E36">
        <w:rPr>
          <w:rFonts w:eastAsia="MS Mincho" w:hint="eastAsia"/>
          <w:i/>
          <w:lang w:val="en-US" w:eastAsia="ja-JP"/>
        </w:rPr>
        <w:t xml:space="preserve"> window, n</w:t>
      </w:r>
      <w:r w:rsidRPr="001F7E36">
        <w:rPr>
          <w:rFonts w:eastAsia="MS Mincho"/>
          <w:i/>
          <w:lang w:val="en-US" w:eastAsia="ja-JP"/>
        </w:rPr>
        <w:t>umber</w:t>
      </w:r>
      <w:r w:rsidRPr="001F7E36">
        <w:rPr>
          <w:rFonts w:eastAsia="MS Mincho" w:hint="eastAsia"/>
          <w:i/>
          <w:lang w:val="en-US" w:eastAsia="ja-JP"/>
        </w:rPr>
        <w:t xml:space="preserve"> of possible candidate SS block locations is L</w:t>
      </w:r>
    </w:p>
    <w:p w14:paraId="56E29AF6" w14:textId="77777777" w:rsidR="001F7E36" w:rsidRPr="001F7E36" w:rsidRDefault="001F7E36" w:rsidP="001F7E36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1F7E36">
        <w:rPr>
          <w:rFonts w:eastAsia="MS Mincho"/>
          <w:i/>
          <w:lang w:val="en-US" w:eastAsia="ja-JP"/>
        </w:rPr>
        <w:t>The maximum number of SS-blocks within SS burst set</w:t>
      </w:r>
      <w:r w:rsidRPr="001F7E36">
        <w:rPr>
          <w:rFonts w:eastAsia="MS Mincho" w:hint="eastAsia"/>
          <w:i/>
          <w:lang w:val="en-US" w:eastAsia="ja-JP"/>
        </w:rPr>
        <w:t>, L,</w:t>
      </w:r>
      <w:r w:rsidRPr="001F7E36">
        <w:rPr>
          <w:rFonts w:eastAsia="MS Mincho"/>
          <w:i/>
          <w:lang w:val="en-US" w:eastAsia="ja-JP"/>
        </w:rPr>
        <w:t xml:space="preserve"> for different frequency ranges are</w:t>
      </w:r>
    </w:p>
    <w:p w14:paraId="4E5FB738" w14:textId="77777777" w:rsidR="001F7E36" w:rsidRPr="00501192" w:rsidRDefault="001F7E36" w:rsidP="001F7E36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01192">
        <w:rPr>
          <w:rFonts w:eastAsia="MS Mincho"/>
          <w:i/>
          <w:lang w:val="en-US" w:eastAsia="ja-JP"/>
        </w:rPr>
        <w:t xml:space="preserve">For frequency range up to 3 GHz, </w:t>
      </w:r>
      <w:r w:rsidRPr="00501192">
        <w:rPr>
          <w:rFonts w:eastAsia="MS Mincho" w:hint="eastAsia"/>
          <w:i/>
          <w:lang w:val="en-US" w:eastAsia="ja-JP"/>
        </w:rPr>
        <w:t>L</w:t>
      </w:r>
      <w:r w:rsidRPr="00501192">
        <w:rPr>
          <w:rFonts w:eastAsia="MS Mincho"/>
          <w:i/>
          <w:lang w:val="en-US" w:eastAsia="ja-JP"/>
        </w:rPr>
        <w:t xml:space="preserve"> is </w:t>
      </w:r>
      <w:r w:rsidRPr="00501192">
        <w:rPr>
          <w:rFonts w:eastAsia="MS Mincho" w:hint="eastAsia"/>
          <w:bCs/>
          <w:i/>
          <w:lang w:val="en-US" w:eastAsia="ja-JP"/>
        </w:rPr>
        <w:t>4</w:t>
      </w:r>
    </w:p>
    <w:p w14:paraId="4904AFBE" w14:textId="77777777" w:rsidR="001F7E36" w:rsidRPr="00501192" w:rsidRDefault="001F7E36" w:rsidP="001F7E36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01192">
        <w:rPr>
          <w:rFonts w:eastAsia="MS Mincho"/>
          <w:i/>
          <w:lang w:val="en-US" w:eastAsia="ja-JP"/>
        </w:rPr>
        <w:t>For frequency range from 3</w:t>
      </w:r>
      <w:r w:rsidRPr="00501192">
        <w:rPr>
          <w:rFonts w:eastAsia="MS Mincho" w:hint="eastAsia"/>
          <w:i/>
          <w:lang w:val="en-US" w:eastAsia="ja-JP"/>
        </w:rPr>
        <w:t xml:space="preserve"> </w:t>
      </w:r>
      <w:r w:rsidRPr="00501192">
        <w:rPr>
          <w:rFonts w:eastAsia="MS Mincho"/>
          <w:i/>
          <w:lang w:val="en-US" w:eastAsia="ja-JP"/>
        </w:rPr>
        <w:t xml:space="preserve">GHz to 6 GHz, </w:t>
      </w:r>
      <w:r w:rsidRPr="00501192">
        <w:rPr>
          <w:rFonts w:eastAsia="MS Mincho" w:hint="eastAsia"/>
          <w:i/>
          <w:lang w:val="en-US" w:eastAsia="ja-JP"/>
        </w:rPr>
        <w:t>L</w:t>
      </w:r>
      <w:r w:rsidRPr="00501192">
        <w:rPr>
          <w:rFonts w:eastAsia="MS Mincho"/>
          <w:i/>
          <w:lang w:val="en-US" w:eastAsia="ja-JP"/>
        </w:rPr>
        <w:t xml:space="preserve"> is </w:t>
      </w:r>
      <w:r w:rsidRPr="00501192">
        <w:rPr>
          <w:rFonts w:eastAsia="MS Mincho"/>
          <w:bCs/>
          <w:i/>
          <w:lang w:val="en-US" w:eastAsia="ja-JP"/>
        </w:rPr>
        <w:t>8</w:t>
      </w:r>
    </w:p>
    <w:p w14:paraId="53D6E20A" w14:textId="77777777" w:rsidR="001F7E36" w:rsidRPr="00501192" w:rsidRDefault="001F7E36" w:rsidP="001F7E36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01192">
        <w:rPr>
          <w:rFonts w:eastAsia="MS Mincho"/>
          <w:i/>
          <w:lang w:val="en-US" w:eastAsia="ja-JP"/>
        </w:rPr>
        <w:t xml:space="preserve">For frequency range from 6 GHz to 52.6 GHz, </w:t>
      </w:r>
      <w:r w:rsidRPr="00501192">
        <w:rPr>
          <w:rFonts w:eastAsia="MS Mincho" w:hint="eastAsia"/>
          <w:i/>
          <w:lang w:val="en-US" w:eastAsia="ja-JP"/>
        </w:rPr>
        <w:t>L</w:t>
      </w:r>
      <w:r w:rsidRPr="00501192">
        <w:rPr>
          <w:rFonts w:eastAsia="MS Mincho"/>
          <w:i/>
          <w:lang w:val="en-US" w:eastAsia="ja-JP"/>
        </w:rPr>
        <w:t xml:space="preserve"> is </w:t>
      </w:r>
      <w:r w:rsidRPr="00501192">
        <w:rPr>
          <w:rFonts w:eastAsia="MS Mincho"/>
          <w:bCs/>
          <w:i/>
          <w:lang w:val="en-US" w:eastAsia="ja-JP"/>
        </w:rPr>
        <w:t>64</w:t>
      </w:r>
    </w:p>
    <w:p w14:paraId="75AA878D" w14:textId="77777777" w:rsidR="001F7E36" w:rsidRPr="001F7E36" w:rsidRDefault="001F7E36" w:rsidP="001F7E36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1F7E36">
        <w:rPr>
          <w:rFonts w:eastAsia="MS Mincho" w:hint="eastAsia"/>
          <w:bCs/>
          <w:i/>
          <w:lang w:val="en-US" w:eastAsia="ja-JP"/>
        </w:rPr>
        <w:t>Note that RAN1 assumes minimum number of SS blocks transmitted within each SS burst set is one to define performance requirements</w:t>
      </w:r>
    </w:p>
    <w:p w14:paraId="2FAF35C8" w14:textId="77777777" w:rsidR="00C6380B" w:rsidRPr="001F7E36" w:rsidRDefault="00C6380B" w:rsidP="00C6380B">
      <w:pPr>
        <w:rPr>
          <w:rFonts w:eastAsia="MS Mincho"/>
          <w:b/>
          <w:i/>
          <w:u w:val="single"/>
          <w:lang w:val="en-US" w:eastAsia="ja-JP"/>
        </w:rPr>
      </w:pPr>
      <w:r w:rsidRPr="001F7E36">
        <w:rPr>
          <w:rFonts w:eastAsia="MS Mincho" w:hint="eastAsia"/>
          <w:b/>
          <w:i/>
          <w:u w:val="single"/>
          <w:lang w:val="en-US" w:eastAsia="ja-JP"/>
        </w:rPr>
        <w:t>Agreements:</w:t>
      </w:r>
    </w:p>
    <w:p w14:paraId="6FAF051B" w14:textId="77777777" w:rsidR="00C6380B" w:rsidRPr="00C6380B" w:rsidRDefault="00C6380B" w:rsidP="00C6380B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6380B">
        <w:rPr>
          <w:rFonts w:eastAsia="MS Mincho"/>
          <w:i/>
          <w:lang w:val="en-US" w:eastAsia="ja-JP"/>
        </w:rPr>
        <w:t>Following contents are carried in NR-MIB</w:t>
      </w:r>
    </w:p>
    <w:p w14:paraId="2863D9A4" w14:textId="77777777" w:rsidR="00C6380B" w:rsidRPr="00C6380B" w:rsidRDefault="00C6380B" w:rsidP="00C6380B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6380B">
        <w:rPr>
          <w:rFonts w:eastAsia="MS Mincho"/>
          <w:i/>
          <w:lang w:val="en-US" w:eastAsia="ja-JP"/>
        </w:rPr>
        <w:t>(Part of) SFN: [7 - 10] bits</w:t>
      </w:r>
    </w:p>
    <w:p w14:paraId="19A133BC" w14:textId="77777777" w:rsidR="00C6380B" w:rsidRPr="00C6380B" w:rsidRDefault="00C6380B" w:rsidP="00C6380B">
      <w:pPr>
        <w:numPr>
          <w:ilvl w:val="2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6380B">
        <w:rPr>
          <w:rFonts w:eastAsia="MS Mincho"/>
          <w:i/>
          <w:lang w:val="en-US" w:eastAsia="ja-JP"/>
        </w:rPr>
        <w:t xml:space="preserve">At least 80 </w:t>
      </w:r>
      <w:proofErr w:type="spellStart"/>
      <w:r w:rsidRPr="00C6380B">
        <w:rPr>
          <w:rFonts w:eastAsia="MS Mincho"/>
          <w:i/>
          <w:lang w:val="en-US" w:eastAsia="ja-JP"/>
        </w:rPr>
        <w:t>ms</w:t>
      </w:r>
      <w:proofErr w:type="spellEnd"/>
      <w:r w:rsidRPr="00C6380B">
        <w:rPr>
          <w:rFonts w:eastAsia="MS Mincho"/>
          <w:i/>
          <w:lang w:val="en-US" w:eastAsia="ja-JP"/>
        </w:rPr>
        <w:t xml:space="preserve"> granularity</w:t>
      </w:r>
    </w:p>
    <w:p w14:paraId="584A6DE4" w14:textId="77777777" w:rsidR="00C6380B" w:rsidRPr="00C6380B" w:rsidRDefault="00C6380B" w:rsidP="00C6380B">
      <w:pPr>
        <w:numPr>
          <w:ilvl w:val="3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6380B">
        <w:rPr>
          <w:rFonts w:eastAsia="MS Mincho"/>
          <w:i/>
          <w:lang w:val="en-US" w:eastAsia="ja-JP"/>
        </w:rPr>
        <w:t xml:space="preserve">FFS: indication within 80 </w:t>
      </w:r>
      <w:proofErr w:type="spellStart"/>
      <w:r w:rsidRPr="00C6380B">
        <w:rPr>
          <w:rFonts w:eastAsia="MS Mincho"/>
          <w:i/>
          <w:lang w:val="en-US" w:eastAsia="ja-JP"/>
        </w:rPr>
        <w:t>ms</w:t>
      </w:r>
      <w:proofErr w:type="spellEnd"/>
    </w:p>
    <w:p w14:paraId="3A669F51" w14:textId="77777777" w:rsidR="00C6380B" w:rsidRPr="00C6380B" w:rsidRDefault="00C6380B" w:rsidP="00C6380B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6380B">
        <w:rPr>
          <w:rFonts w:eastAsia="MS Mincho"/>
          <w:i/>
          <w:lang w:val="en-US" w:eastAsia="ja-JP"/>
        </w:rPr>
        <w:t>[H-SFN: 10 bits]</w:t>
      </w:r>
    </w:p>
    <w:p w14:paraId="0DFAB7F3" w14:textId="77777777" w:rsidR="00C6380B" w:rsidRPr="00C6380B" w:rsidRDefault="00C6380B" w:rsidP="00C6380B">
      <w:pPr>
        <w:numPr>
          <w:ilvl w:val="2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6380B">
        <w:rPr>
          <w:rFonts w:eastAsia="MS Mincho"/>
          <w:i/>
          <w:lang w:val="en-US" w:eastAsia="ja-JP"/>
        </w:rPr>
        <w:t>RAN1 will ask RAN2</w:t>
      </w:r>
    </w:p>
    <w:p w14:paraId="5AA48A0B" w14:textId="64932E7F" w:rsidR="00797E94" w:rsidRDefault="00797E94" w:rsidP="004E1513"/>
    <w:p w14:paraId="1B376139" w14:textId="7D09AEBD" w:rsidR="00FC59E2" w:rsidRDefault="00A55904" w:rsidP="004E1513">
      <w:pPr>
        <w:rPr>
          <w:szCs w:val="22"/>
          <w:lang w:eastAsia="sv-SE"/>
        </w:rPr>
      </w:pPr>
      <w:r>
        <w:t xml:space="preserve">NR system operation is expected to support very high frequencies (e.g. &gt; 6 GHz), for example operation may initially be expected </w:t>
      </w:r>
      <w:r w:rsidR="003902D2">
        <w:t>up to</w:t>
      </w:r>
      <w:r w:rsidR="005D5456">
        <w:t xml:space="preserve"> 52</w:t>
      </w:r>
      <w:r>
        <w:t xml:space="preserve"> GHz</w:t>
      </w:r>
      <w:r w:rsidR="000D2A8B">
        <w:t xml:space="preserve"> and later up to 70GHz</w:t>
      </w:r>
      <w:r>
        <w:t xml:space="preserve">. For these high carrier </w:t>
      </w:r>
      <w:r w:rsidR="000E44AB">
        <w:t>frequencies,</w:t>
      </w:r>
      <w:r>
        <w:t xml:space="preserve"> it is expected that single and multi-beam operation may be required </w:t>
      </w:r>
      <w:r w:rsidR="003902D2">
        <w:t>due to the large path</w:t>
      </w:r>
      <w:r>
        <w:t xml:space="preserve"> and penetration loss</w:t>
      </w:r>
      <w:r w:rsidR="00F86EE3">
        <w:t>es</w:t>
      </w:r>
      <w:r>
        <w:t xml:space="preserve"> at these frequencies. </w:t>
      </w:r>
      <w:r w:rsidR="001878AA">
        <w:t xml:space="preserve">It has been </w:t>
      </w:r>
      <w:r w:rsidR="001878AA">
        <w:rPr>
          <w:szCs w:val="22"/>
          <w:lang w:eastAsia="sv-SE"/>
        </w:rPr>
        <w:t>agreed that both multi-beam, and single-beam, based approaches need to be studied for NR</w:t>
      </w:r>
      <w:r w:rsidR="001067F4">
        <w:rPr>
          <w:szCs w:val="22"/>
          <w:lang w:eastAsia="sv-SE"/>
        </w:rPr>
        <w:t xml:space="preserve"> </w:t>
      </w:r>
      <w:r w:rsidR="001067F4">
        <w:rPr>
          <w:szCs w:val="22"/>
          <w:lang w:eastAsia="sv-SE"/>
        </w:rPr>
        <w:fldChar w:fldCharType="begin"/>
      </w:r>
      <w:r w:rsidR="001067F4">
        <w:rPr>
          <w:szCs w:val="22"/>
          <w:lang w:eastAsia="sv-SE"/>
        </w:rPr>
        <w:instrText xml:space="preserve"> REF _Ref471649889 \r \h </w:instrText>
      </w:r>
      <w:r w:rsidR="001067F4">
        <w:rPr>
          <w:szCs w:val="22"/>
          <w:lang w:eastAsia="sv-SE"/>
        </w:rPr>
      </w:r>
      <w:r w:rsidR="001067F4">
        <w:rPr>
          <w:szCs w:val="22"/>
          <w:lang w:eastAsia="sv-SE"/>
        </w:rPr>
        <w:fldChar w:fldCharType="separate"/>
      </w:r>
      <w:r w:rsidR="001067F4">
        <w:rPr>
          <w:szCs w:val="22"/>
          <w:lang w:eastAsia="sv-SE"/>
        </w:rPr>
        <w:t>[3]</w:t>
      </w:r>
      <w:r w:rsidR="001067F4">
        <w:rPr>
          <w:szCs w:val="22"/>
          <w:lang w:eastAsia="sv-SE"/>
        </w:rPr>
        <w:fldChar w:fldCharType="end"/>
      </w:r>
      <w:r w:rsidR="00FC59E2">
        <w:rPr>
          <w:szCs w:val="22"/>
          <w:lang w:eastAsia="sv-SE"/>
        </w:rPr>
        <w:t xml:space="preserve">. </w:t>
      </w:r>
    </w:p>
    <w:p w14:paraId="2A3B3386" w14:textId="7C4322D8" w:rsidR="00F05607" w:rsidRPr="00C659DC" w:rsidRDefault="00F05607" w:rsidP="004E1513">
      <w:pPr>
        <w:rPr>
          <w:szCs w:val="22"/>
        </w:rPr>
      </w:pPr>
      <w:r>
        <w:t xml:space="preserve">In this contribution, we consider the </w:t>
      </w:r>
      <w:r w:rsidR="00CA38B5">
        <w:t>initial access</w:t>
      </w:r>
      <w:r>
        <w:t xml:space="preserve"> design and related observations </w:t>
      </w:r>
      <w:r w:rsidRPr="00C659DC">
        <w:rPr>
          <w:szCs w:val="22"/>
        </w:rPr>
        <w:t xml:space="preserve">for </w:t>
      </w:r>
      <w:r w:rsidR="00C659DC">
        <w:rPr>
          <w:bCs/>
          <w:szCs w:val="22"/>
          <w:lang w:val="en-US"/>
        </w:rPr>
        <w:t>SS block time index i</w:t>
      </w:r>
      <w:r w:rsidR="00C659DC" w:rsidRPr="00C659DC">
        <w:rPr>
          <w:bCs/>
          <w:szCs w:val="22"/>
          <w:lang w:val="en-US"/>
        </w:rPr>
        <w:t xml:space="preserve">ndication </w:t>
      </w:r>
      <w:r w:rsidR="00FF000D" w:rsidRPr="00C659DC">
        <w:rPr>
          <w:szCs w:val="22"/>
        </w:rPr>
        <w:t>for</w:t>
      </w:r>
      <w:r w:rsidR="001F4E64" w:rsidRPr="00C659DC">
        <w:rPr>
          <w:szCs w:val="22"/>
        </w:rPr>
        <w:t xml:space="preserve"> </w:t>
      </w:r>
      <w:r w:rsidR="00A303DF" w:rsidRPr="00C659DC">
        <w:rPr>
          <w:szCs w:val="22"/>
        </w:rPr>
        <w:t>sing</w:t>
      </w:r>
      <w:r w:rsidR="00FF000D" w:rsidRPr="00C659DC">
        <w:rPr>
          <w:szCs w:val="22"/>
        </w:rPr>
        <w:t xml:space="preserve">le and </w:t>
      </w:r>
      <w:r w:rsidRPr="00C659DC">
        <w:rPr>
          <w:szCs w:val="22"/>
        </w:rPr>
        <w:t xml:space="preserve">multi-beam </w:t>
      </w:r>
      <w:r w:rsidR="00A97112">
        <w:rPr>
          <w:szCs w:val="22"/>
        </w:rPr>
        <w:t xml:space="preserve">based </w:t>
      </w:r>
      <w:r w:rsidRPr="00C659DC">
        <w:rPr>
          <w:szCs w:val="22"/>
        </w:rPr>
        <w:t xml:space="preserve">initial access. </w:t>
      </w:r>
    </w:p>
    <w:p w14:paraId="7C0C3089" w14:textId="77777777" w:rsidR="00BA4B61" w:rsidRDefault="00BA4B61" w:rsidP="004E1513"/>
    <w:p w14:paraId="0762395B" w14:textId="7F7E4649" w:rsidR="00540990" w:rsidRDefault="0009092F" w:rsidP="00540990">
      <w:pPr>
        <w:pStyle w:val="Heading1"/>
      </w:pPr>
      <w:r>
        <w:rPr>
          <w:sz w:val="32"/>
          <w:szCs w:val="32"/>
          <w:lang w:val="en-US"/>
        </w:rPr>
        <w:t>SS Block Time Index Indication</w:t>
      </w:r>
    </w:p>
    <w:p w14:paraId="41D37A3C" w14:textId="098C2208" w:rsidR="00BF3751" w:rsidRPr="005A1A8B" w:rsidRDefault="00BF3751" w:rsidP="00BF3751">
      <w:pPr>
        <w:rPr>
          <w:rFonts w:eastAsia="MS Mincho"/>
          <w:lang w:val="en-US" w:eastAsia="ja-JP"/>
        </w:rPr>
      </w:pPr>
      <w:r>
        <w:t>F</w:t>
      </w:r>
      <w:r>
        <w:rPr>
          <w:rFonts w:hint="eastAsia"/>
        </w:rPr>
        <w:t xml:space="preserve">or initial cell selection, </w:t>
      </w:r>
      <w:r>
        <w:t xml:space="preserve">a </w:t>
      </w:r>
      <w:r>
        <w:rPr>
          <w:rFonts w:hint="eastAsia"/>
        </w:rPr>
        <w:t xml:space="preserve">default SS burst set periodicity </w:t>
      </w:r>
      <w:r w:rsidR="00C67AE2">
        <w:t>is assumed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may assume</w:t>
      </w:r>
      <w:r>
        <w:t xml:space="preserve"> a</w:t>
      </w:r>
      <w:r>
        <w:rPr>
          <w:rFonts w:hint="eastAsia"/>
        </w:rPr>
        <w:t xml:space="preserve"> default SS burst set periodicity </w:t>
      </w:r>
      <w:r w:rsidR="00C67AE2">
        <w:t>regardless</w:t>
      </w:r>
      <w:r>
        <w:t xml:space="preserve"> </w:t>
      </w:r>
      <w:r>
        <w:rPr>
          <w:rFonts w:hint="eastAsia"/>
        </w:rPr>
        <w:t>frequency band or frequency range</w:t>
      </w:r>
      <w:r>
        <w:t xml:space="preserve"> that the UE is operating at</w:t>
      </w:r>
      <w:r>
        <w:rPr>
          <w:rFonts w:hint="eastAsia"/>
        </w:rPr>
        <w:t>.</w:t>
      </w:r>
      <w:r>
        <w:rPr>
          <w:lang w:val="en-US"/>
        </w:rPr>
        <w:t xml:space="preserve"> </w:t>
      </w:r>
      <w:r>
        <w:t>An SS</w:t>
      </w:r>
      <w:r>
        <w:rPr>
          <w:rFonts w:hint="eastAsia"/>
        </w:rPr>
        <w:t xml:space="preserve"> block may be</w:t>
      </w:r>
      <w:r w:rsidRPr="004B06EE">
        <w:rPr>
          <w:rFonts w:hint="eastAsia"/>
        </w:rPr>
        <w:t xml:space="preserve"> repeated with </w:t>
      </w:r>
      <w:r>
        <w:t>the</w:t>
      </w:r>
      <w:r>
        <w:rPr>
          <w:rFonts w:hint="eastAsia"/>
        </w:rPr>
        <w:t xml:space="preserve"> SS</w:t>
      </w:r>
      <w:r w:rsidRPr="004B06EE">
        <w:rPr>
          <w:rFonts w:hint="eastAsia"/>
        </w:rPr>
        <w:t xml:space="preserve"> burst set periodicity</w:t>
      </w:r>
      <w:r>
        <w:rPr>
          <w:lang w:val="en-US"/>
        </w:rPr>
        <w:t>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single </w:t>
      </w:r>
      <w:r>
        <w:t>set</w:t>
      </w:r>
      <w:r>
        <w:rPr>
          <w:rFonts w:hint="eastAsia"/>
        </w:rPr>
        <w:t xml:space="preserve"> of possible SS block time locations may be specified per frequency </w:t>
      </w:r>
      <w:r>
        <w:t xml:space="preserve">range or frequency </w:t>
      </w:r>
      <w:r>
        <w:rPr>
          <w:rFonts w:hint="eastAsia"/>
        </w:rPr>
        <w:t>band</w:t>
      </w:r>
      <w:r>
        <w:t xml:space="preserve"> or </w:t>
      </w:r>
      <w:r w:rsidRPr="005A1A8B">
        <w:rPr>
          <w:rFonts w:eastAsia="MS Mincho"/>
          <w:lang w:val="en-US" w:eastAsia="ja-JP"/>
        </w:rPr>
        <w:t>sub-band</w:t>
      </w:r>
      <w:r w:rsidRPr="005A1A8B">
        <w:rPr>
          <w:rFonts w:eastAsia="MS Mincho" w:hint="eastAsia"/>
          <w:lang w:val="en-US" w:eastAsia="ja-JP"/>
        </w:rPr>
        <w:t>.</w:t>
      </w:r>
      <w:r w:rsidRPr="005A1A8B">
        <w:rPr>
          <w:rFonts w:eastAsia="MS Mincho"/>
          <w:lang w:val="en-US" w:eastAsia="ja-JP"/>
        </w:rPr>
        <w:t xml:space="preserve"> </w:t>
      </w:r>
      <w:r>
        <w:rPr>
          <w:lang w:val="en-US"/>
        </w:rPr>
        <w:t xml:space="preserve">Based on a received SS block, a </w:t>
      </w:r>
      <w:r>
        <w:rPr>
          <w:rFonts w:eastAsia="MS Mincho"/>
          <w:lang w:val="en-US" w:eastAsia="ja-JP"/>
        </w:rPr>
        <w:t>UE may</w:t>
      </w:r>
      <w:r w:rsidRPr="001E2D6B">
        <w:rPr>
          <w:rFonts w:eastAsia="MS Mincho"/>
          <w:lang w:val="en-US" w:eastAsia="ja-JP"/>
        </w:rPr>
        <w:t xml:space="preserve"> identify</w:t>
      </w:r>
      <w:r>
        <w:rPr>
          <w:rFonts w:eastAsia="MS Mincho"/>
          <w:lang w:val="en-US" w:eastAsia="ja-JP"/>
        </w:rPr>
        <w:t xml:space="preserve"> the</w:t>
      </w:r>
      <w:r w:rsidRPr="001E2D6B">
        <w:rPr>
          <w:rFonts w:eastAsia="MS Mincho"/>
          <w:lang w:val="en-US" w:eastAsia="ja-JP"/>
        </w:rPr>
        <w:t xml:space="preserve"> OFDM symbol index,</w:t>
      </w:r>
      <w:r>
        <w:rPr>
          <w:rFonts w:eastAsia="MS Mincho"/>
          <w:lang w:val="en-US" w:eastAsia="ja-JP"/>
        </w:rPr>
        <w:t xml:space="preserve"> slot index in a radio frame and</w:t>
      </w:r>
      <w:r w:rsidRPr="001E2D6B">
        <w:rPr>
          <w:rFonts w:eastAsia="MS Mincho"/>
          <w:lang w:val="en-US" w:eastAsia="ja-JP"/>
        </w:rPr>
        <w:t xml:space="preserve"> radio frame number.</w:t>
      </w:r>
      <w:r>
        <w:rPr>
          <w:rFonts w:eastAsia="MS Mincho"/>
          <w:lang w:val="en-US" w:eastAsia="ja-JP"/>
        </w:rPr>
        <w:t xml:space="preserve"> </w:t>
      </w:r>
    </w:p>
    <w:p w14:paraId="69052A29" w14:textId="526FFF2B" w:rsidR="00BF3751" w:rsidRDefault="00BF3751" w:rsidP="00BF3751">
      <w:pPr>
        <w:rPr>
          <w:lang w:val="en-US"/>
        </w:rPr>
      </w:pPr>
      <w:r w:rsidRPr="00C14433">
        <w:rPr>
          <w:lang w:val="en-US"/>
        </w:rPr>
        <w:t>The SS block may contain multiple signals. For example, the SS block may contain NR-PSS, NR-SSS and NR</w:t>
      </w:r>
      <w:r>
        <w:rPr>
          <w:lang w:val="en-US"/>
        </w:rPr>
        <w:t>-PBCH. Additional signal types</w:t>
      </w:r>
      <w:r w:rsidRPr="00C14433">
        <w:rPr>
          <w:lang w:val="en-US"/>
        </w:rPr>
        <w:t xml:space="preserve"> may also be included within the SS block</w:t>
      </w:r>
      <w:r>
        <w:rPr>
          <w:lang w:val="en-US"/>
        </w:rPr>
        <w:t xml:space="preserve"> if needed</w:t>
      </w:r>
      <w:r w:rsidRPr="00C14433">
        <w:rPr>
          <w:lang w:val="en-US"/>
        </w:rPr>
        <w:t xml:space="preserve">. For example, a third type of SS signal such as a </w:t>
      </w:r>
      <w:r w:rsidR="003E6B74">
        <w:rPr>
          <w:lang w:val="en-US"/>
        </w:rPr>
        <w:t>T</w:t>
      </w:r>
      <w:r w:rsidRPr="00C14433">
        <w:rPr>
          <w:lang w:val="en-US"/>
        </w:rPr>
        <w:t>SS</w:t>
      </w:r>
      <w:r w:rsidR="003E6B74">
        <w:rPr>
          <w:lang w:val="en-US"/>
        </w:rPr>
        <w:t>/TSCH</w:t>
      </w:r>
      <w:r w:rsidRPr="00C14433">
        <w:rPr>
          <w:lang w:val="en-US"/>
        </w:rPr>
        <w:t xml:space="preserve"> signal in addition to NR-PSS and NR-SSS may also be included within the SS block. </w:t>
      </w:r>
      <w:r w:rsidRPr="00A81060">
        <w:t xml:space="preserve">However, </w:t>
      </w:r>
      <w:r>
        <w:t xml:space="preserve">it is to be determined if additional types of signals are necessary. </w:t>
      </w:r>
      <w:r w:rsidRPr="00C14433">
        <w:rPr>
          <w:lang w:val="en-US"/>
        </w:rPr>
        <w:t>Other signal types such as</w:t>
      </w:r>
      <w:r>
        <w:rPr>
          <w:lang w:val="en-US"/>
        </w:rPr>
        <w:t xml:space="preserve"> a</w:t>
      </w:r>
      <w:r w:rsidRPr="00C14433">
        <w:rPr>
          <w:lang w:val="en-US"/>
        </w:rPr>
        <w:t xml:space="preserve"> mobility reference signal (MRS),</w:t>
      </w:r>
      <w:r>
        <w:rPr>
          <w:lang w:val="en-US"/>
        </w:rPr>
        <w:t xml:space="preserve"> and</w:t>
      </w:r>
      <w:r w:rsidR="00AB643C">
        <w:rPr>
          <w:lang w:val="en-US"/>
        </w:rPr>
        <w:t>/or</w:t>
      </w:r>
      <w:r>
        <w:rPr>
          <w:lang w:val="en-US"/>
        </w:rPr>
        <w:t xml:space="preserve"> a</w:t>
      </w:r>
      <w:r w:rsidRPr="00C14433">
        <w:rPr>
          <w:lang w:val="en-US"/>
        </w:rPr>
        <w:t xml:space="preserve"> measurement reference signal may also be included. In addition, other channel such as </w:t>
      </w:r>
      <w:r>
        <w:rPr>
          <w:lang w:val="en-US"/>
        </w:rPr>
        <w:t xml:space="preserve">paging channel </w:t>
      </w:r>
      <w:r w:rsidRPr="00C14433">
        <w:rPr>
          <w:lang w:val="en-US"/>
        </w:rPr>
        <w:t xml:space="preserve">may </w:t>
      </w:r>
      <w:r w:rsidR="005044B3">
        <w:rPr>
          <w:lang w:val="en-US"/>
        </w:rPr>
        <w:t xml:space="preserve">also </w:t>
      </w:r>
      <w:r w:rsidRPr="00C14433">
        <w:rPr>
          <w:lang w:val="en-US"/>
        </w:rPr>
        <w:t xml:space="preserve">be multiplexed in the SS block. </w:t>
      </w:r>
    </w:p>
    <w:p w14:paraId="062F42FC" w14:textId="4C16B90E" w:rsidR="00BF3751" w:rsidRPr="00E442BD" w:rsidRDefault="00BF3751" w:rsidP="00BF3751">
      <w:pPr>
        <w:rPr>
          <w:szCs w:val="22"/>
        </w:rPr>
      </w:pPr>
      <w:r>
        <w:t xml:space="preserve">An SS block </w:t>
      </w:r>
      <w:r w:rsidR="002B470E">
        <w:t xml:space="preserve">time </w:t>
      </w:r>
      <w:r>
        <w:t>index indication may be used to identify SS blocks with respect to a radio frame, an SS burst and/</w:t>
      </w:r>
      <w:r w:rsidRPr="00E442BD">
        <w:rPr>
          <w:szCs w:val="22"/>
        </w:rPr>
        <w:t>or an SS burst set.</w:t>
      </w:r>
    </w:p>
    <w:p w14:paraId="6D91C55A" w14:textId="7BF1AE8D" w:rsidR="00BF3751" w:rsidRDefault="00E6399C" w:rsidP="00BF3751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BF3751" w:rsidRPr="00E442BD">
        <w:rPr>
          <w:rFonts w:ascii="Times New Roman" w:hAnsi="Times New Roman"/>
        </w:rPr>
        <w:t xml:space="preserve">he SS-block may be defined with respect to an SS-burst set. In this case, the SS-block index may be indicated within an SS burst set. The time index for </w:t>
      </w:r>
      <w:r w:rsidR="00BF3751">
        <w:rPr>
          <w:rFonts w:ascii="Times New Roman" w:hAnsi="Times New Roman"/>
        </w:rPr>
        <w:t xml:space="preserve">an </w:t>
      </w:r>
      <w:r w:rsidR="00BF3751" w:rsidRPr="00E442BD">
        <w:rPr>
          <w:rFonts w:ascii="Times New Roman" w:hAnsi="Times New Roman"/>
        </w:rPr>
        <w:t>SS-block within an SS burst set may be used to identify each SS block within the SS bu</w:t>
      </w:r>
      <w:r w:rsidR="00815714">
        <w:rPr>
          <w:rFonts w:ascii="Times New Roman" w:hAnsi="Times New Roman"/>
        </w:rPr>
        <w:t>rst set.</w:t>
      </w:r>
    </w:p>
    <w:p w14:paraId="4C47A48F" w14:textId="5D6A1A2F" w:rsidR="00E6399C" w:rsidRPr="00E6399C" w:rsidRDefault="00E6399C" w:rsidP="00E6399C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E442BD">
        <w:rPr>
          <w:rFonts w:ascii="Times New Roman" w:hAnsi="Times New Roman"/>
        </w:rPr>
        <w:t>Alternatively,</w:t>
      </w:r>
      <w:r>
        <w:rPr>
          <w:rFonts w:ascii="Times New Roman" w:hAnsi="Times New Roman"/>
        </w:rPr>
        <w:t xml:space="preserve"> a</w:t>
      </w:r>
      <w:r w:rsidRPr="00E442BD">
        <w:rPr>
          <w:rFonts w:ascii="Times New Roman" w:hAnsi="Times New Roman"/>
        </w:rPr>
        <w:t xml:space="preserve">n SS block may be defined with respect to the SS burst. An SS burst may be defined with respect to an SS burst set. A time index may be used that is specific to an SS-block within an SS-burst, and another time index may be used for SS burst index that is specific to each SS burst within an SS-burst set. The SS burst index may be common across SS blocks in each SS burst. In this case, an SS-block index may be indicated within an SS burst and an SS-burst index may be indicated within an SS-burst set. </w:t>
      </w:r>
    </w:p>
    <w:p w14:paraId="0895BFE1" w14:textId="3877657D" w:rsidR="00E6399C" w:rsidRPr="00E6399C" w:rsidRDefault="00E6399C" w:rsidP="00E6399C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Otherwise</w:t>
      </w:r>
      <w:r w:rsidRPr="00E442BD">
        <w:rPr>
          <w:rFonts w:ascii="Times New Roman" w:hAnsi="Times New Roman"/>
        </w:rPr>
        <w:t xml:space="preserve"> </w:t>
      </w:r>
      <w:proofErr w:type="gramStart"/>
      <w:r w:rsidRPr="00E442BD">
        <w:rPr>
          <w:rFonts w:ascii="Times New Roman" w:hAnsi="Times New Roman"/>
        </w:rPr>
        <w:t>An</w:t>
      </w:r>
      <w:proofErr w:type="gramEnd"/>
      <w:r w:rsidRPr="00E442BD">
        <w:rPr>
          <w:rFonts w:ascii="Times New Roman" w:hAnsi="Times New Roman"/>
        </w:rPr>
        <w:t xml:space="preserve"> SS-block may be defined with respect to the radio frame. In this case, the SS-block index may be indicated within the radio frame. An SS-block index may be a time index for an SS-block. The time index for an SS-block within a radio frame may be used to identify each SS block within the radio frame. </w:t>
      </w:r>
    </w:p>
    <w:p w14:paraId="4E9B5BF0" w14:textId="77777777" w:rsidR="003771D8" w:rsidRDefault="003771D8" w:rsidP="00BF3751"/>
    <w:p w14:paraId="026E8A11" w14:textId="23928778" w:rsidR="00BF3751" w:rsidRDefault="00BF3751" w:rsidP="00BF3751">
      <w:r w:rsidRPr="008B471E">
        <w:t xml:space="preserve">The SS block index may be indicated using </w:t>
      </w:r>
      <w:r w:rsidR="00D178DE">
        <w:t>NR-PBCH or other signal</w:t>
      </w:r>
      <w:r w:rsidRPr="008B471E">
        <w:t>. An SS block index may be indicated using implicit or explicit methods in the NR-PBCH</w:t>
      </w:r>
      <w:r w:rsidR="00D178DE">
        <w:t xml:space="preserve"> or other signal</w:t>
      </w:r>
      <w:r w:rsidRPr="008B471E">
        <w:t xml:space="preserve">. For example, when an SS block index is </w:t>
      </w:r>
      <w:r w:rsidR="002B470E">
        <w:t xml:space="preserve">explicitly </w:t>
      </w:r>
      <w:r w:rsidRPr="008B471E">
        <w:t xml:space="preserve">indicated using the NR-PBCH, the SS block index may be carried in the payload of </w:t>
      </w:r>
      <w:r>
        <w:t>the</w:t>
      </w:r>
      <w:r w:rsidRPr="008B471E">
        <w:t xml:space="preserve"> PBCH channel.</w:t>
      </w:r>
      <w:r w:rsidR="00E6399C" w:rsidRPr="00E6399C">
        <w:t xml:space="preserve"> </w:t>
      </w:r>
      <w:r w:rsidR="00E6399C">
        <w:t>W</w:t>
      </w:r>
      <w:r w:rsidR="00E6399C" w:rsidRPr="008B471E">
        <w:t xml:space="preserve">hen an SS block index is </w:t>
      </w:r>
      <w:r w:rsidR="00E6399C">
        <w:t>im</w:t>
      </w:r>
      <w:r w:rsidR="00E6399C">
        <w:t xml:space="preserve">plicitly </w:t>
      </w:r>
      <w:r w:rsidR="00E6399C" w:rsidRPr="008B471E">
        <w:t>indicated</w:t>
      </w:r>
      <w:r w:rsidR="00E6399C">
        <w:t>, methods such as DMRS-based indication may be used.</w:t>
      </w:r>
    </w:p>
    <w:p w14:paraId="2ACCA33F" w14:textId="4E0731E1" w:rsidR="00F51116" w:rsidRPr="00BD5F8C" w:rsidRDefault="000A589A" w:rsidP="00BD5F8C">
      <w:bookmarkStart w:id="0" w:name="_Toc484979733"/>
      <w:r>
        <w:t>SS block index i</w:t>
      </w:r>
      <w:r w:rsidR="00F51116" w:rsidRPr="00BD5F8C">
        <w:t xml:space="preserve">ndication </w:t>
      </w:r>
      <w:r w:rsidR="00BD5F8C" w:rsidRPr="00BD5F8C">
        <w:t>may be b</w:t>
      </w:r>
      <w:r w:rsidR="00F51116" w:rsidRPr="00BD5F8C">
        <w:t xml:space="preserve">ased on </w:t>
      </w:r>
      <w:r w:rsidR="00BD5F8C" w:rsidRPr="00BD5F8C">
        <w:t xml:space="preserve">the value of </w:t>
      </w:r>
      <w:r w:rsidR="00F51116" w:rsidRPr="00BD5F8C">
        <w:t>L</w:t>
      </w:r>
      <w:bookmarkEnd w:id="0"/>
      <w:r w:rsidR="00BD5F8C" w:rsidRPr="00BD5F8C">
        <w:t>.</w:t>
      </w:r>
      <w:r w:rsidR="00F51116" w:rsidRPr="00BD5F8C">
        <w:t xml:space="preserve"> </w:t>
      </w:r>
      <w:r w:rsidR="00BD5F8C" w:rsidRPr="00BD5F8C">
        <w:t>When</w:t>
      </w:r>
      <w:r>
        <w:t xml:space="preserve"> L is </w:t>
      </w:r>
      <w:proofErr w:type="spellStart"/>
      <w:r>
        <w:t>msall</w:t>
      </w:r>
      <w:proofErr w:type="spellEnd"/>
      <w:r>
        <w:t>,</w:t>
      </w:r>
      <w:r w:rsidR="00F51116" w:rsidRPr="00BD5F8C">
        <w:t xml:space="preserve"> </w:t>
      </w:r>
      <w:r w:rsidR="00BD5F8C" w:rsidRPr="00BD5F8C">
        <w:t>implicit SS block index indication</w:t>
      </w:r>
      <w:r w:rsidR="00BD5F8C">
        <w:t xml:space="preserve"> may be used. </w:t>
      </w:r>
      <w:r w:rsidR="00BD5F8C" w:rsidRPr="00BD5F8C">
        <w:t xml:space="preserve">When </w:t>
      </w:r>
      <w:r>
        <w:t>L is large</w:t>
      </w:r>
      <w:r w:rsidR="00BD5F8C">
        <w:t>,</w:t>
      </w:r>
      <w:r w:rsidR="00BD5F8C" w:rsidRPr="00BD5F8C">
        <w:t xml:space="preserve"> </w:t>
      </w:r>
      <w:r>
        <w:t>explicit</w:t>
      </w:r>
      <w:r w:rsidR="00BD5F8C" w:rsidRPr="00BD5F8C">
        <w:t xml:space="preserve"> SS block index indication</w:t>
      </w:r>
      <w:r w:rsidR="00BD5F8C">
        <w:t xml:space="preserve"> may be used. For example,</w:t>
      </w:r>
      <w:r w:rsidR="00F51116" w:rsidRPr="00BD5F8C">
        <w:t xml:space="preserve"> </w:t>
      </w:r>
      <w:r w:rsidR="00BD5F8C">
        <w:t>when L = 4 and 8,</w:t>
      </w:r>
      <w:r w:rsidR="00F51116" w:rsidRPr="00BD5F8C">
        <w:t xml:space="preserve"> implicit SS block index indication</w:t>
      </w:r>
      <w:r w:rsidR="00BD5F8C">
        <w:t xml:space="preserve"> may be used while when</w:t>
      </w:r>
      <w:r w:rsidR="00F51116" w:rsidRPr="00BD5F8C">
        <w:t xml:space="preserve"> L</w:t>
      </w:r>
      <w:r w:rsidR="00BD5F8C">
        <w:t xml:space="preserve"> </w:t>
      </w:r>
      <w:r w:rsidR="00F51116" w:rsidRPr="00BD5F8C">
        <w:t>=</w:t>
      </w:r>
      <w:r w:rsidR="00BD5F8C">
        <w:t xml:space="preserve"> 64</w:t>
      </w:r>
      <w:r w:rsidR="00F51116" w:rsidRPr="00BD5F8C">
        <w:t xml:space="preserve"> explicit SS block index indication</w:t>
      </w:r>
      <w:r w:rsidR="00BD5F8C">
        <w:t xml:space="preserve"> may be used.</w:t>
      </w:r>
    </w:p>
    <w:p w14:paraId="594BCD15" w14:textId="77777777" w:rsidR="00AA338B" w:rsidRDefault="00BD5F8C" w:rsidP="000A589A">
      <w:bookmarkStart w:id="1" w:name="_Toc484979734"/>
      <w:r>
        <w:t>SS block index i</w:t>
      </w:r>
      <w:r w:rsidR="00F51116" w:rsidRPr="00BD5F8C">
        <w:t xml:space="preserve">ndication </w:t>
      </w:r>
      <w:r>
        <w:t>may be based on p</w:t>
      </w:r>
      <w:r w:rsidR="00F51116" w:rsidRPr="00BD5F8C">
        <w:t>artitioning</w:t>
      </w:r>
      <w:bookmarkEnd w:id="1"/>
      <w:r>
        <w:t xml:space="preserve">. For example, </w:t>
      </w:r>
      <w:r w:rsidR="000A589A">
        <w:t xml:space="preserve">bits may be partitioned into LSB and MSB </w:t>
      </w:r>
      <w:r w:rsidR="002B470E">
        <w:t>and are</w:t>
      </w:r>
      <w:r w:rsidR="000A589A">
        <w:t xml:space="preserve"> indicated using different methods. For example, LSBs may use i</w:t>
      </w:r>
      <w:r w:rsidR="00F51116" w:rsidRPr="00BD5F8C">
        <w:t xml:space="preserve">mplicit </w:t>
      </w:r>
      <w:r w:rsidR="000A589A">
        <w:t xml:space="preserve">indication method </w:t>
      </w:r>
      <w:r w:rsidR="00F51116" w:rsidRPr="00BD5F8C">
        <w:t>(e.g., K1 bits</w:t>
      </w:r>
      <w:r w:rsidR="000A589A">
        <w:t xml:space="preserve"> for LSB</w:t>
      </w:r>
      <w:r w:rsidR="00F51116" w:rsidRPr="00BD5F8C">
        <w:t>)</w:t>
      </w:r>
      <w:r w:rsidR="000A589A">
        <w:t xml:space="preserve"> and MSBs may use e</w:t>
      </w:r>
      <w:r w:rsidR="00F51116" w:rsidRPr="00BD5F8C">
        <w:t xml:space="preserve">xplicit </w:t>
      </w:r>
      <w:r w:rsidR="000A589A">
        <w:t>indication method (</w:t>
      </w:r>
      <w:r w:rsidR="00F51116" w:rsidRPr="00BD5F8C">
        <w:t>e.g., K2 bits</w:t>
      </w:r>
      <w:r w:rsidR="000A589A">
        <w:t xml:space="preserve"> for MSB</w:t>
      </w:r>
      <w:r w:rsidR="00F51116" w:rsidRPr="00BD5F8C">
        <w:t>)</w:t>
      </w:r>
      <w:r w:rsidR="000A589A">
        <w:t xml:space="preserve">. </w:t>
      </w:r>
    </w:p>
    <w:p w14:paraId="452C8E24" w14:textId="4DE95A52" w:rsidR="000A589A" w:rsidRPr="00BD5F8C" w:rsidRDefault="000A589A" w:rsidP="000A589A">
      <w:r w:rsidRPr="00BD5F8C">
        <w:t xml:space="preserve">SS block index bits </w:t>
      </w:r>
      <w:r>
        <w:t xml:space="preserve">may be partitioned </w:t>
      </w:r>
      <w:r w:rsidRPr="00BD5F8C">
        <w:t xml:space="preserve">into two parts: K1 bits </w:t>
      </w:r>
      <w:r>
        <w:t xml:space="preserve">and </w:t>
      </w:r>
      <w:r w:rsidRPr="00BD5F8C">
        <w:t>K2 bits</w:t>
      </w:r>
      <w:r>
        <w:t>. Ex</w:t>
      </w:r>
      <w:r w:rsidRPr="00BD5F8C">
        <w:t xml:space="preserve">plicit </w:t>
      </w:r>
      <w:r>
        <w:t xml:space="preserve">indication </w:t>
      </w:r>
      <w:r w:rsidRPr="00BD5F8C">
        <w:t>for</w:t>
      </w:r>
      <w:r>
        <w:t xml:space="preserve"> SS block index (e.g., for K1 bits) may always be used</w:t>
      </w:r>
      <w:r w:rsidR="00AA338B">
        <w:t>,</w:t>
      </w:r>
      <w:r>
        <w:t xml:space="preserve"> while i</w:t>
      </w:r>
      <w:r w:rsidRPr="00BD5F8C">
        <w:t xml:space="preserve">mplicit indication for SS block index (e.g., </w:t>
      </w:r>
      <w:r>
        <w:t xml:space="preserve">for </w:t>
      </w:r>
      <w:r w:rsidRPr="00BD5F8C">
        <w:t xml:space="preserve">K2 bits) </w:t>
      </w:r>
      <w:r>
        <w:t xml:space="preserve">may be used only </w:t>
      </w:r>
      <w:r w:rsidRPr="00BD5F8C">
        <w:t xml:space="preserve">if total </w:t>
      </w:r>
      <w:r>
        <w:t xml:space="preserve">number of </w:t>
      </w:r>
      <w:r w:rsidRPr="00BD5F8C">
        <w:t>bits exceed K1 bits</w:t>
      </w:r>
      <w:r>
        <w:t>.</w:t>
      </w:r>
      <w:r w:rsidR="00AA338B">
        <w:t xml:space="preserve"> </w:t>
      </w:r>
      <w:r w:rsidR="00E6399C">
        <w:t xml:space="preserve">This may result in fixed size for control field of SS block index (i.e., fixed K1 bits) in NR-PBCH contents. </w:t>
      </w:r>
      <w:r w:rsidR="00AA338B">
        <w:t>Or im</w:t>
      </w:r>
      <w:r w:rsidR="00AA338B" w:rsidRPr="00BD5F8C">
        <w:t xml:space="preserve">plicit </w:t>
      </w:r>
      <w:r w:rsidR="00AA338B">
        <w:t xml:space="preserve">indication </w:t>
      </w:r>
      <w:r w:rsidR="00AA338B" w:rsidRPr="00BD5F8C">
        <w:t>for</w:t>
      </w:r>
      <w:r w:rsidR="00AA338B">
        <w:t xml:space="preserve"> SS block index (e.g., for K1 bits) may always be used, while ex</w:t>
      </w:r>
      <w:r w:rsidR="00AA338B" w:rsidRPr="00BD5F8C">
        <w:t xml:space="preserve">plicit indication for SS block index (e.g., </w:t>
      </w:r>
      <w:r w:rsidR="00AA338B">
        <w:t xml:space="preserve">for </w:t>
      </w:r>
      <w:r w:rsidR="00AA338B" w:rsidRPr="00BD5F8C">
        <w:t xml:space="preserve">K2 bits) </w:t>
      </w:r>
      <w:r w:rsidR="00AA338B">
        <w:t xml:space="preserve">may be used only </w:t>
      </w:r>
      <w:r w:rsidR="00AA338B" w:rsidRPr="00BD5F8C">
        <w:t xml:space="preserve">if total </w:t>
      </w:r>
      <w:r w:rsidR="00AA338B">
        <w:t xml:space="preserve">number of </w:t>
      </w:r>
      <w:r w:rsidR="00AA338B" w:rsidRPr="00BD5F8C">
        <w:t>bits exceed K1 bits</w:t>
      </w:r>
      <w:r w:rsidR="00AA338B">
        <w:t>.</w:t>
      </w:r>
    </w:p>
    <w:p w14:paraId="2E7A84F5" w14:textId="77777777" w:rsidR="00682798" w:rsidRDefault="000A589A" w:rsidP="00BD5F8C">
      <w:proofErr w:type="gramStart"/>
      <w:r>
        <w:t>Alternatively</w:t>
      </w:r>
      <w:proofErr w:type="gramEnd"/>
      <w:r w:rsidR="00F51116" w:rsidRPr="00BD5F8C">
        <w:t xml:space="preserve"> </w:t>
      </w:r>
      <w:r>
        <w:t>S</w:t>
      </w:r>
      <w:r w:rsidR="00F51116" w:rsidRPr="00BD5F8C">
        <w:t xml:space="preserve">S block index </w:t>
      </w:r>
      <w:r>
        <w:t xml:space="preserve">may be partitioned </w:t>
      </w:r>
      <w:r w:rsidR="00F51116" w:rsidRPr="00BD5F8C">
        <w:t xml:space="preserve">into two parts: SS block index within SS burst </w:t>
      </w:r>
      <w:r>
        <w:t xml:space="preserve">and </w:t>
      </w:r>
      <w:r w:rsidR="00F51116" w:rsidRPr="00BD5F8C">
        <w:t>SS burst index within SS burst set</w:t>
      </w:r>
      <w:r>
        <w:t>. Different parts may use different indication methods. For example, i</w:t>
      </w:r>
      <w:r w:rsidR="00F51116" w:rsidRPr="00BD5F8C">
        <w:t xml:space="preserve">mplicit </w:t>
      </w:r>
      <w:r>
        <w:t xml:space="preserve">indication method may be used </w:t>
      </w:r>
      <w:r w:rsidR="00F51116" w:rsidRPr="00BD5F8C">
        <w:t>for SS block index within SS burst (e.g., K1 bits)</w:t>
      </w:r>
      <w:r>
        <w:t xml:space="preserve"> and e</w:t>
      </w:r>
      <w:r w:rsidR="00F51116" w:rsidRPr="00BD5F8C">
        <w:t xml:space="preserve">xplicit indication </w:t>
      </w:r>
      <w:r>
        <w:t xml:space="preserve">method may be used </w:t>
      </w:r>
      <w:r w:rsidR="00F51116" w:rsidRPr="00BD5F8C">
        <w:t>for SS burst index within SS burst set (e.g., K2 bits)</w:t>
      </w:r>
      <w:r>
        <w:t>.</w:t>
      </w:r>
      <w:r w:rsidR="00E6399C">
        <w:t xml:space="preserve"> This could support soft combining of NR-PBCH across different SS blocks in the same SS burst.</w:t>
      </w:r>
      <w:r w:rsidR="00682798">
        <w:t xml:space="preserve"> </w:t>
      </w:r>
    </w:p>
    <w:p w14:paraId="7DEE6287" w14:textId="7CC1DDAB" w:rsidR="00F51116" w:rsidRPr="00BD5F8C" w:rsidRDefault="00682798" w:rsidP="00BD5F8C">
      <w:r>
        <w:t>Implicit SS block index indication may have the advantage of reducing payload size of NR-PBCH when i</w:t>
      </w:r>
      <w:r>
        <w:t>mplicit SS block index indication</w:t>
      </w:r>
      <w:r>
        <w:t xml:space="preserve"> is </w:t>
      </w:r>
      <w:r w:rsidR="00060552">
        <w:t xml:space="preserve">either </w:t>
      </w:r>
      <w:r>
        <w:t xml:space="preserve">used alone or combined with explicit </w:t>
      </w:r>
      <w:r>
        <w:t>SS block index indication</w:t>
      </w:r>
      <w:r>
        <w:t>.</w:t>
      </w:r>
    </w:p>
    <w:p w14:paraId="513FB9F9" w14:textId="77777777" w:rsidR="00F51116" w:rsidRPr="00BD5F8C" w:rsidRDefault="00F51116" w:rsidP="00BF3751"/>
    <w:p w14:paraId="4A853882" w14:textId="1D607041" w:rsidR="00FA62AC" w:rsidRDefault="00FA62AC" w:rsidP="00FA62AC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 xml:space="preserve">The </w:t>
      </w:r>
      <w:r w:rsidRPr="00C019F8">
        <w:rPr>
          <w:i/>
          <w:lang w:val="en-US"/>
        </w:rPr>
        <w:t xml:space="preserve">SS block </w:t>
      </w:r>
      <w:r>
        <w:rPr>
          <w:i/>
          <w:lang w:val="en-US"/>
        </w:rPr>
        <w:t xml:space="preserve">time </w:t>
      </w:r>
      <w:r w:rsidRPr="00C019F8">
        <w:rPr>
          <w:i/>
          <w:lang w:val="en-US"/>
        </w:rPr>
        <w:t xml:space="preserve">index may be indicated </w:t>
      </w:r>
      <w:r w:rsidR="001F7E36">
        <w:rPr>
          <w:i/>
          <w:lang w:val="en-US"/>
        </w:rPr>
        <w:t>either implicitly</w:t>
      </w:r>
      <w:r>
        <w:rPr>
          <w:i/>
          <w:lang w:val="en-US"/>
        </w:rPr>
        <w:t xml:space="preserve"> </w:t>
      </w:r>
      <w:r w:rsidR="001F7E36">
        <w:rPr>
          <w:i/>
          <w:lang w:val="en-US"/>
        </w:rPr>
        <w:t xml:space="preserve">or combined implicitly and explicitly </w:t>
      </w:r>
      <w:r w:rsidRPr="00C019F8">
        <w:rPr>
          <w:i/>
          <w:lang w:val="en-US"/>
        </w:rPr>
        <w:t>using NR-PBCH.</w:t>
      </w:r>
      <w:r w:rsidR="00726B14">
        <w:rPr>
          <w:i/>
          <w:lang w:val="en-US"/>
        </w:rPr>
        <w:t xml:space="preserve"> </w:t>
      </w:r>
      <w:r w:rsidR="00726B14" w:rsidRPr="00C019F8">
        <w:rPr>
          <w:i/>
          <w:lang w:val="en-US"/>
        </w:rPr>
        <w:t xml:space="preserve">SS block </w:t>
      </w:r>
      <w:r w:rsidR="00726B14">
        <w:rPr>
          <w:i/>
          <w:lang w:val="en-US"/>
        </w:rPr>
        <w:t xml:space="preserve">time </w:t>
      </w:r>
      <w:r w:rsidR="00726B14" w:rsidRPr="00C019F8">
        <w:rPr>
          <w:i/>
          <w:lang w:val="en-US"/>
        </w:rPr>
        <w:t xml:space="preserve">index may be indicated </w:t>
      </w:r>
      <w:r w:rsidR="00726B14">
        <w:rPr>
          <w:i/>
          <w:lang w:val="en-US"/>
        </w:rPr>
        <w:t>implicitly</w:t>
      </w:r>
      <w:r w:rsidR="00726B14">
        <w:rPr>
          <w:i/>
          <w:lang w:val="en-US"/>
        </w:rPr>
        <w:t xml:space="preserve"> for sub 6GHz and </w:t>
      </w:r>
      <w:r w:rsidR="00726B14">
        <w:rPr>
          <w:i/>
          <w:lang w:val="en-US"/>
        </w:rPr>
        <w:t>combined implicitly and explicitly</w:t>
      </w:r>
      <w:r w:rsidR="00726B14">
        <w:rPr>
          <w:i/>
          <w:lang w:val="en-US"/>
        </w:rPr>
        <w:t xml:space="preserve"> for above 6GHz.</w:t>
      </w:r>
      <w:r w:rsidR="00BF0EB2">
        <w:rPr>
          <w:i/>
          <w:lang w:val="en-US"/>
        </w:rPr>
        <w:t xml:space="preserve"> </w:t>
      </w:r>
    </w:p>
    <w:p w14:paraId="35FD0F97" w14:textId="2C5F78BD" w:rsidR="009D3C57" w:rsidRPr="00821A44" w:rsidRDefault="009D3C57" w:rsidP="00026FE8">
      <w:pPr>
        <w:rPr>
          <w:b/>
          <w:i/>
          <w:lang w:val="en-US"/>
        </w:rPr>
      </w:pPr>
    </w:p>
    <w:p w14:paraId="568F38B3" w14:textId="628A2C6B" w:rsidR="00BF0F76" w:rsidRPr="0032694C" w:rsidRDefault="00674CFD" w:rsidP="0032694C">
      <w:pPr>
        <w:pStyle w:val="Heading1"/>
      </w:pPr>
      <w:r>
        <w:rPr>
          <w:sz w:val="32"/>
          <w:szCs w:val="32"/>
          <w:lang w:val="en-US"/>
        </w:rPr>
        <w:t>System Frame Number Indication</w:t>
      </w:r>
      <w:r w:rsidR="0005057A">
        <w:rPr>
          <w:sz w:val="32"/>
          <w:szCs w:val="32"/>
          <w:lang w:val="en-US"/>
        </w:rPr>
        <w:t xml:space="preserve"> </w:t>
      </w:r>
    </w:p>
    <w:p w14:paraId="7602DAFF" w14:textId="6B7B6184" w:rsidR="00501192" w:rsidRDefault="00501192" w:rsidP="00FD0C58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7758FB1D" w14:textId="098EAAC3" w:rsidR="00BD5F8C" w:rsidRDefault="00A85789" w:rsidP="008C595D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85789">
        <w:rPr>
          <w:lang w:val="en-US"/>
        </w:rPr>
        <w:t>The system frame number</w:t>
      </w:r>
      <w:r w:rsidR="008C595D">
        <w:rPr>
          <w:lang w:val="en-US"/>
        </w:rPr>
        <w:t xml:space="preserve"> (SFN) </w:t>
      </w:r>
      <w:r w:rsidRPr="00A85789">
        <w:rPr>
          <w:lang w:val="en-US"/>
        </w:rPr>
        <w:t xml:space="preserve">may be indicated using </w:t>
      </w:r>
      <w:r w:rsidR="008C595D">
        <w:rPr>
          <w:lang w:val="en-US"/>
        </w:rPr>
        <w:t xml:space="preserve">two-stage or multi-stage processing with </w:t>
      </w:r>
      <w:r w:rsidRPr="00A85789">
        <w:rPr>
          <w:lang w:val="en-US"/>
        </w:rPr>
        <w:t>combined implicit and explicit method via NR-PBCH</w:t>
      </w:r>
      <w:r>
        <w:rPr>
          <w:lang w:val="en-US"/>
        </w:rPr>
        <w:t>.</w:t>
      </w:r>
      <w:r w:rsidRPr="00A85789">
        <w:t xml:space="preserve"> </w:t>
      </w:r>
      <w:r>
        <w:t>S</w:t>
      </w:r>
      <w:r w:rsidR="00BD5F8C">
        <w:t xml:space="preserve">ome part of SFN may be implicitly indicated while other part of SFN may be explicitly indicated in NR-PBCH payload. For example, Q1 least significant bits </w:t>
      </w:r>
      <w:r>
        <w:t xml:space="preserve">(LSBs) </w:t>
      </w:r>
      <w:r w:rsidR="00BD5F8C">
        <w:t xml:space="preserve">may be indicated or derived using </w:t>
      </w:r>
      <w:r w:rsidR="008C595D">
        <w:t xml:space="preserve">e.g., scrambling processing, CRC or </w:t>
      </w:r>
      <w:r w:rsidR="00BD5F8C">
        <w:t xml:space="preserve">SS </w:t>
      </w:r>
      <w:r w:rsidR="008C595D">
        <w:t>burst set</w:t>
      </w:r>
      <w:r w:rsidR="00BD5F8C">
        <w:t xml:space="preserve"> time index while Q2 most significant bits </w:t>
      </w:r>
      <w:r>
        <w:t xml:space="preserve">(MSBs) </w:t>
      </w:r>
      <w:r w:rsidR="00BD5F8C">
        <w:t>of SFN may be explicitly carried in NR-PBCH payload.</w:t>
      </w:r>
    </w:p>
    <w:p w14:paraId="5CD9D0EA" w14:textId="77777777" w:rsidR="00501192" w:rsidRPr="001F7E36" w:rsidRDefault="00501192" w:rsidP="008C595D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07740B9" w14:textId="130D69B2" w:rsidR="001F7E36" w:rsidRDefault="001F7E36" w:rsidP="001F7E36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>The system frame number</w:t>
      </w:r>
      <w:r w:rsidRPr="00C019F8">
        <w:rPr>
          <w:i/>
          <w:lang w:val="en-US"/>
        </w:rPr>
        <w:t xml:space="preserve"> </w:t>
      </w:r>
      <w:r w:rsidR="00E16C09">
        <w:rPr>
          <w:i/>
          <w:lang w:val="en-US"/>
        </w:rPr>
        <w:t>can</w:t>
      </w:r>
      <w:r w:rsidRPr="00C019F8">
        <w:rPr>
          <w:i/>
          <w:lang w:val="en-US"/>
        </w:rPr>
        <w:t xml:space="preserve"> be indicated </w:t>
      </w:r>
      <w:r w:rsidR="00C430A8">
        <w:rPr>
          <w:i/>
          <w:lang w:val="en-US"/>
        </w:rPr>
        <w:t xml:space="preserve">using </w:t>
      </w:r>
      <w:r>
        <w:rPr>
          <w:i/>
          <w:lang w:val="en-US"/>
        </w:rPr>
        <w:t xml:space="preserve">combined </w:t>
      </w:r>
      <w:r w:rsidR="00C430A8">
        <w:rPr>
          <w:i/>
          <w:lang w:val="en-US"/>
        </w:rPr>
        <w:t>implicit</w:t>
      </w:r>
      <w:r>
        <w:rPr>
          <w:i/>
          <w:lang w:val="en-US"/>
        </w:rPr>
        <w:t xml:space="preserve"> and </w:t>
      </w:r>
      <w:r w:rsidR="00C430A8">
        <w:rPr>
          <w:i/>
          <w:lang w:val="en-US"/>
        </w:rPr>
        <w:t xml:space="preserve">explicit </w:t>
      </w:r>
      <w:r w:rsidR="009701B8">
        <w:rPr>
          <w:i/>
          <w:lang w:val="en-US"/>
        </w:rPr>
        <w:t xml:space="preserve">indication </w:t>
      </w:r>
      <w:r w:rsidR="00C430A8">
        <w:rPr>
          <w:i/>
          <w:lang w:val="en-US"/>
        </w:rPr>
        <w:t>method</w:t>
      </w:r>
      <w:r>
        <w:rPr>
          <w:i/>
          <w:lang w:val="en-US"/>
        </w:rPr>
        <w:t xml:space="preserve"> </w:t>
      </w:r>
      <w:r w:rsidR="00C430A8">
        <w:rPr>
          <w:i/>
          <w:lang w:val="en-US"/>
        </w:rPr>
        <w:t>via</w:t>
      </w:r>
      <w:r w:rsidRPr="00C019F8">
        <w:rPr>
          <w:i/>
          <w:lang w:val="en-US"/>
        </w:rPr>
        <w:t xml:space="preserve"> NR-PBCH.</w:t>
      </w:r>
    </w:p>
    <w:p w14:paraId="36574849" w14:textId="0E92C3BB" w:rsidR="00582018" w:rsidRDefault="00582018" w:rsidP="000D77AF"/>
    <w:p w14:paraId="460ED351" w14:textId="77777777" w:rsidR="004852D6" w:rsidRDefault="004852D6" w:rsidP="004852D6">
      <w:pPr>
        <w:pStyle w:val="Heading1"/>
      </w:pPr>
      <w:r>
        <w:rPr>
          <w:sz w:val="32"/>
          <w:szCs w:val="32"/>
          <w:lang w:val="en-US"/>
        </w:rPr>
        <w:t xml:space="preserve">Indication of Used/Unused SS Blocks </w:t>
      </w:r>
    </w:p>
    <w:p w14:paraId="41CDA7F0" w14:textId="14FCC659" w:rsidR="004852D6" w:rsidRPr="00BF0F76" w:rsidRDefault="004852D6" w:rsidP="004852D6">
      <w:r>
        <w:t xml:space="preserve">The maximum number of SS </w:t>
      </w:r>
      <w:r w:rsidRPr="008B471E">
        <w:t>blocks</w:t>
      </w:r>
      <w:r w:rsidRPr="008B471E">
        <w:rPr>
          <w:rFonts w:hint="eastAsia"/>
        </w:rPr>
        <w:t xml:space="preserve">, L, </w:t>
      </w:r>
      <w:r w:rsidRPr="008B471E">
        <w:t xml:space="preserve">within </w:t>
      </w:r>
      <w:r>
        <w:t xml:space="preserve">an </w:t>
      </w:r>
      <w:r w:rsidRPr="008B471E">
        <w:rPr>
          <w:rFonts w:hint="eastAsia"/>
        </w:rPr>
        <w:t xml:space="preserve">SS burst set </w:t>
      </w:r>
      <w:r w:rsidRPr="008B471E">
        <w:t>may be carrier frequency dependent. For lower frequency range</w:t>
      </w:r>
      <w:r>
        <w:t>s</w:t>
      </w:r>
      <w:r w:rsidRPr="008B471E">
        <w:t xml:space="preserve"> </w:t>
      </w:r>
      <w:r>
        <w:t>such as</w:t>
      </w:r>
      <w:r w:rsidRPr="008B471E">
        <w:rPr>
          <w:rFonts w:hint="eastAsia"/>
        </w:rPr>
        <w:t xml:space="preserve"> </w:t>
      </w:r>
      <w:r>
        <w:t>sub</w:t>
      </w:r>
      <w:r w:rsidRPr="008B471E">
        <w:t xml:space="preserve"> 6 GHz, the number (L) </w:t>
      </w:r>
      <w:r>
        <w:t>could</w:t>
      </w:r>
      <w:r w:rsidRPr="008B471E">
        <w:t xml:space="preserve"> be small. For higher frequency range </w:t>
      </w:r>
      <w:r>
        <w:t>such as</w:t>
      </w:r>
      <w:r w:rsidRPr="008B471E">
        <w:t xml:space="preserve"> </w:t>
      </w:r>
      <w:r w:rsidRPr="008B471E">
        <w:rPr>
          <w:rFonts w:hint="eastAsia"/>
        </w:rPr>
        <w:t xml:space="preserve">6 </w:t>
      </w:r>
      <w:r w:rsidRPr="008B471E">
        <w:t>~</w:t>
      </w:r>
      <w:r w:rsidRPr="008B471E">
        <w:rPr>
          <w:rFonts w:hint="eastAsia"/>
        </w:rPr>
        <w:t xml:space="preserve"> 6</w:t>
      </w:r>
      <w:r w:rsidRPr="008B471E">
        <w:t>0GHz</w:t>
      </w:r>
      <w:r>
        <w:t xml:space="preserve"> or higher</w:t>
      </w:r>
      <w:r w:rsidRPr="008B471E">
        <w:t>, the number L can be larg</w:t>
      </w:r>
      <w:r>
        <w:t>er. For example, f</w:t>
      </w:r>
      <w:r w:rsidRPr="009E0642">
        <w:rPr>
          <w:rFonts w:eastAsia="MS Mincho"/>
          <w:lang w:eastAsia="ja-JP"/>
        </w:rPr>
        <w:t xml:space="preserve">or frequency range up to 3 GHz, </w:t>
      </w:r>
      <w:r w:rsidRPr="00BF0F76">
        <w:t xml:space="preserve">the maximum number of SS-blocks, L, within SS burst set </w:t>
      </w:r>
      <w:r w:rsidR="00AA338B">
        <w:t>is</w:t>
      </w:r>
      <w:r w:rsidRPr="00BF0F76">
        <w:t xml:space="preserve"> 4. For frequency range from 3GHz to 6 GHz, the maximum </w:t>
      </w:r>
      <w:r w:rsidRPr="00BF0F76">
        <w:lastRenderedPageBreak/>
        <w:t xml:space="preserve">number of SS-blocks, L, within SS burst set </w:t>
      </w:r>
      <w:r w:rsidR="00AA338B">
        <w:t xml:space="preserve">is </w:t>
      </w:r>
      <w:r w:rsidRPr="00BF0F76">
        <w:t xml:space="preserve">8. For frequency range from 6 GHz to 52.6 GHz, the maximum number of SS-blocks, L, within SS burst set </w:t>
      </w:r>
      <w:r w:rsidR="00AA338B">
        <w:t>is</w:t>
      </w:r>
      <w:r w:rsidRPr="00BF0F76">
        <w:t xml:space="preserve"> 64.</w:t>
      </w:r>
    </w:p>
    <w:p w14:paraId="09B0700B" w14:textId="77777777" w:rsidR="004852D6" w:rsidRPr="008B471E" w:rsidRDefault="004852D6" w:rsidP="004852D6">
      <w:r w:rsidRPr="008B471E">
        <w:rPr>
          <w:rFonts w:hint="eastAsia"/>
        </w:rPr>
        <w:t>The positions of actual</w:t>
      </w:r>
      <w:r w:rsidRPr="008B471E">
        <w:t>ly</w:t>
      </w:r>
      <w:r>
        <w:rPr>
          <w:rFonts w:hint="eastAsia"/>
        </w:rPr>
        <w:t xml:space="preserve"> transmitted </w:t>
      </w:r>
      <w:r>
        <w:t xml:space="preserve">(or used) </w:t>
      </w:r>
      <w:r>
        <w:rPr>
          <w:rFonts w:hint="eastAsia"/>
        </w:rPr>
        <w:t>SS</w:t>
      </w:r>
      <w:r>
        <w:t xml:space="preserve"> </w:t>
      </w:r>
      <w:r w:rsidRPr="008B471E">
        <w:rPr>
          <w:rFonts w:hint="eastAsia"/>
        </w:rPr>
        <w:t xml:space="preserve">blocks </w:t>
      </w:r>
      <w:r w:rsidRPr="00A874AA">
        <w:t>may</w:t>
      </w:r>
      <w:r w:rsidRPr="00A874AA">
        <w:rPr>
          <w:rFonts w:hint="eastAsia"/>
        </w:rPr>
        <w:t xml:space="preserve"> be </w:t>
      </w:r>
      <w:proofErr w:type="spellStart"/>
      <w:r w:rsidRPr="00760877">
        <w:t>signaled</w:t>
      </w:r>
      <w:proofErr w:type="spellEnd"/>
      <w:r w:rsidRPr="00A874AA">
        <w:rPr>
          <w:rFonts w:hint="eastAsia"/>
        </w:rPr>
        <w:t xml:space="preserve"> </w:t>
      </w:r>
      <w:r w:rsidRPr="00A874AA">
        <w:t xml:space="preserve">to </w:t>
      </w:r>
      <w:r w:rsidRPr="00760877">
        <w:t xml:space="preserve">the </w:t>
      </w:r>
      <w:r w:rsidRPr="00A874AA">
        <w:t>UE</w:t>
      </w:r>
      <w:r w:rsidRPr="008B471E">
        <w:t xml:space="preserve"> </w:t>
      </w:r>
      <w:r>
        <w:t xml:space="preserve">to assist the </w:t>
      </w:r>
      <w:r w:rsidRPr="008B471E">
        <w:t>UE to perform</w:t>
      </w:r>
      <w:r w:rsidRPr="008B471E">
        <w:rPr>
          <w:rFonts w:hint="eastAsia"/>
        </w:rPr>
        <w:t xml:space="preserve"> </w:t>
      </w:r>
      <w:r w:rsidRPr="008B471E">
        <w:t>measurement</w:t>
      </w:r>
      <w:r>
        <w:t xml:space="preserve"> </w:t>
      </w:r>
      <w:r w:rsidRPr="008B471E">
        <w:t xml:space="preserve">or </w:t>
      </w:r>
      <w:r>
        <w:t xml:space="preserve">to </w:t>
      </w:r>
      <w:r w:rsidRPr="008B471E">
        <w:t>rece</w:t>
      </w:r>
      <w:r>
        <w:t xml:space="preserve">ive </w:t>
      </w:r>
      <w:r w:rsidRPr="008B471E">
        <w:t>data or control channel</w:t>
      </w:r>
      <w:r>
        <w:t>s</w:t>
      </w:r>
      <w:r w:rsidRPr="008B471E">
        <w:t>. For example, t</w:t>
      </w:r>
      <w:r w:rsidRPr="008B471E">
        <w:rPr>
          <w:rFonts w:hint="eastAsia"/>
        </w:rPr>
        <w:t xml:space="preserve">he positions of </w:t>
      </w:r>
      <w:r>
        <w:t xml:space="preserve">the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 </w:t>
      </w:r>
      <w:r w:rsidRPr="008B471E">
        <w:t>may</w:t>
      </w:r>
      <w:r w:rsidRPr="008B471E">
        <w:rPr>
          <w:rFonts w:hint="eastAsia"/>
        </w:rPr>
        <w:t xml:space="preserve"> be </w:t>
      </w:r>
      <w:proofErr w:type="spellStart"/>
      <w:r>
        <w:t>signaled</w:t>
      </w:r>
      <w:proofErr w:type="spellEnd"/>
      <w:r w:rsidRPr="008B471E">
        <w:rPr>
          <w:rFonts w:hint="eastAsia"/>
        </w:rPr>
        <w:t xml:space="preserve"> </w:t>
      </w:r>
      <w:r w:rsidRPr="008B471E">
        <w:t xml:space="preserve">to </w:t>
      </w:r>
      <w:r>
        <w:t xml:space="preserve">the </w:t>
      </w:r>
      <w:r w:rsidRPr="008B471E">
        <w:t xml:space="preserve">UE </w:t>
      </w:r>
      <w:r>
        <w:t xml:space="preserve">to assist the </w:t>
      </w:r>
      <w:r w:rsidRPr="008B471E">
        <w:t xml:space="preserve">UE to perform </w:t>
      </w:r>
      <w:r>
        <w:rPr>
          <w:rFonts w:hint="eastAsia"/>
        </w:rPr>
        <w:t>CONNECTED</w:t>
      </w:r>
      <w:r>
        <w:t xml:space="preserve"> or </w:t>
      </w:r>
      <w:r w:rsidRPr="008B471E">
        <w:rPr>
          <w:rFonts w:hint="eastAsia"/>
        </w:rPr>
        <w:t>IDLE mode measurement</w:t>
      </w:r>
      <w:r w:rsidRPr="008B471E">
        <w:t>. Furthermore</w:t>
      </w:r>
      <w:r>
        <w:t>,</w:t>
      </w:r>
      <w:r w:rsidRPr="008B471E">
        <w:t xml:space="preserve"> t</w:t>
      </w:r>
      <w:r w:rsidRPr="008B471E">
        <w:rPr>
          <w:rFonts w:hint="eastAsia"/>
        </w:rPr>
        <w:t xml:space="preserve">he positions of </w:t>
      </w:r>
      <w:r>
        <w:t xml:space="preserve">the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 </w:t>
      </w:r>
      <w:r w:rsidRPr="008B471E">
        <w:t>may</w:t>
      </w:r>
      <w:r w:rsidRPr="008B471E">
        <w:rPr>
          <w:rFonts w:hint="eastAsia"/>
        </w:rPr>
        <w:t xml:space="preserve"> be </w:t>
      </w:r>
      <w:proofErr w:type="spellStart"/>
      <w:r>
        <w:t>signaled</w:t>
      </w:r>
      <w:proofErr w:type="spellEnd"/>
      <w:r w:rsidRPr="008B471E">
        <w:rPr>
          <w:rFonts w:hint="eastAsia"/>
        </w:rPr>
        <w:t xml:space="preserve"> </w:t>
      </w:r>
      <w:r w:rsidRPr="008B471E">
        <w:t xml:space="preserve">to </w:t>
      </w:r>
      <w:r>
        <w:t xml:space="preserve">the </w:t>
      </w:r>
      <w:r w:rsidRPr="008B471E">
        <w:t>UE</w:t>
      </w:r>
      <w:r w:rsidRPr="008B471E">
        <w:rPr>
          <w:rFonts w:hint="eastAsia"/>
        </w:rPr>
        <w:t xml:space="preserve"> for CONNECTED mode UE</w:t>
      </w:r>
      <w:r>
        <w:t>s</w:t>
      </w:r>
      <w:r w:rsidRPr="008B471E">
        <w:rPr>
          <w:rFonts w:hint="eastAsia"/>
        </w:rPr>
        <w:t xml:space="preserve"> to receive downlink</w:t>
      </w:r>
      <w:r>
        <w:rPr>
          <w:rFonts w:hint="eastAsia"/>
        </w:rPr>
        <w:t xml:space="preserve"> data </w:t>
      </w:r>
      <w:r w:rsidRPr="008B471E">
        <w:t xml:space="preserve">or </w:t>
      </w:r>
      <w:r w:rsidRPr="008B471E">
        <w:rPr>
          <w:rFonts w:hint="eastAsia"/>
        </w:rPr>
        <w:t xml:space="preserve">control in </w:t>
      </w:r>
      <w:r w:rsidRPr="008B471E">
        <w:t xml:space="preserve">the </w:t>
      </w:r>
      <w:r w:rsidRPr="008B471E">
        <w:rPr>
          <w:rFonts w:hint="eastAsia"/>
        </w:rPr>
        <w:t xml:space="preserve">unused SS blocks </w:t>
      </w:r>
      <w:r>
        <w:t>(</w:t>
      </w:r>
      <w:r w:rsidRPr="008B471E">
        <w:rPr>
          <w:rFonts w:hint="eastAsia"/>
        </w:rPr>
        <w:t>and potentially for IDLE mode UE</w:t>
      </w:r>
      <w:r>
        <w:t>s</w:t>
      </w:r>
      <w:r w:rsidRPr="008B471E">
        <w:rPr>
          <w:rFonts w:hint="eastAsia"/>
        </w:rPr>
        <w:t xml:space="preserve"> to receive </w:t>
      </w:r>
      <w:r w:rsidRPr="008B471E">
        <w:t>downlink</w:t>
      </w:r>
      <w:r w:rsidRPr="008B471E">
        <w:rPr>
          <w:rFonts w:hint="eastAsia"/>
        </w:rPr>
        <w:t xml:space="preserve"> data </w:t>
      </w:r>
      <w:r w:rsidRPr="008B471E">
        <w:t xml:space="preserve">or </w:t>
      </w:r>
      <w:r w:rsidRPr="008B471E">
        <w:rPr>
          <w:rFonts w:hint="eastAsia"/>
        </w:rPr>
        <w:t xml:space="preserve">control in </w:t>
      </w:r>
      <w:r w:rsidRPr="008B471E">
        <w:t xml:space="preserve">the </w:t>
      </w:r>
      <w:r w:rsidRPr="008B471E">
        <w:rPr>
          <w:rFonts w:hint="eastAsia"/>
        </w:rPr>
        <w:t>unused SS blocks</w:t>
      </w:r>
      <w:r>
        <w:t>). It may be further investigated</w:t>
      </w:r>
      <w:r w:rsidRPr="008B471E">
        <w:rPr>
          <w:rFonts w:hint="eastAsia"/>
        </w:rPr>
        <w:t xml:space="preserve"> whether this information </w:t>
      </w:r>
      <w:r w:rsidRPr="008B471E">
        <w:t xml:space="preserve">or </w:t>
      </w:r>
      <w:proofErr w:type="spellStart"/>
      <w:r w:rsidRPr="008B471E">
        <w:t>signaling</w:t>
      </w:r>
      <w:proofErr w:type="spellEnd"/>
      <w:r w:rsidRPr="008B471E">
        <w:t xml:space="preserve"> </w:t>
      </w:r>
      <w:r w:rsidRPr="008B471E">
        <w:rPr>
          <w:rFonts w:hint="eastAsia"/>
        </w:rPr>
        <w:t xml:space="preserve">is available only in CONNECTED mode or </w:t>
      </w:r>
      <w:r w:rsidRPr="008B471E">
        <w:t xml:space="preserve">can be used </w:t>
      </w:r>
      <w:r w:rsidRPr="008B471E">
        <w:rPr>
          <w:rFonts w:hint="eastAsia"/>
        </w:rPr>
        <w:t xml:space="preserve">in both CONNECTED </w:t>
      </w:r>
      <w:r w:rsidRPr="008B471E">
        <w:t xml:space="preserve">and </w:t>
      </w:r>
      <w:r w:rsidRPr="008B471E">
        <w:rPr>
          <w:rFonts w:hint="eastAsia"/>
        </w:rPr>
        <w:t>IDLE modes</w:t>
      </w:r>
      <w:r w:rsidRPr="008B471E">
        <w:t xml:space="preserve">. The methods </w:t>
      </w:r>
      <w:r w:rsidRPr="008B471E">
        <w:rPr>
          <w:rFonts w:hint="eastAsia"/>
        </w:rPr>
        <w:t xml:space="preserve">to signal the positions </w:t>
      </w:r>
      <w:r w:rsidRPr="008B471E">
        <w:t xml:space="preserve">of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</w:t>
      </w:r>
      <w:r w:rsidRPr="008B471E">
        <w:t xml:space="preserve"> should be further </w:t>
      </w:r>
      <w:r>
        <w:t>studied</w:t>
      </w:r>
      <w:r w:rsidRPr="008B471E">
        <w:t>.</w:t>
      </w:r>
    </w:p>
    <w:p w14:paraId="792F01F3" w14:textId="77777777" w:rsidR="00D761D0" w:rsidRPr="00D761D0" w:rsidRDefault="004852D6" w:rsidP="00D761D0">
      <w:r>
        <w:rPr>
          <w:rFonts w:eastAsia="MS Mincho"/>
          <w:lang w:eastAsia="ja-JP"/>
        </w:rPr>
        <w:t>M</w:t>
      </w:r>
      <w:r w:rsidRPr="00F94775">
        <w:rPr>
          <w:rFonts w:eastAsia="MS Mincho"/>
          <w:lang w:eastAsia="ja-JP"/>
        </w:rPr>
        <w:t xml:space="preserve">ethods </w:t>
      </w:r>
      <w:r>
        <w:rPr>
          <w:rFonts w:eastAsia="MS Mincho"/>
          <w:lang w:eastAsia="ja-JP"/>
        </w:rPr>
        <w:t xml:space="preserve">of indicating actually transmitted, used or unused SS blocks should be studied. In addition, </w:t>
      </w:r>
      <w:proofErr w:type="spellStart"/>
      <w:r>
        <w:rPr>
          <w:rFonts w:eastAsia="MS Mincho"/>
          <w:lang w:eastAsia="ja-JP"/>
        </w:rPr>
        <w:t>signaling</w:t>
      </w:r>
      <w:proofErr w:type="spellEnd"/>
      <w:r>
        <w:rPr>
          <w:rFonts w:eastAsia="MS Mincho"/>
          <w:lang w:eastAsia="ja-JP"/>
        </w:rPr>
        <w:t xml:space="preserve"> aspect for sending such indicator(s) should be considered. For example, in idle mode the in</w:t>
      </w:r>
      <w:r w:rsidRPr="00F94775">
        <w:rPr>
          <w:rFonts w:eastAsia="MS Mincho"/>
          <w:lang w:eastAsia="ja-JP"/>
        </w:rPr>
        <w:t xml:space="preserve">dication of </w:t>
      </w:r>
      <w:r>
        <w:rPr>
          <w:rFonts w:eastAsia="MS Mincho"/>
          <w:lang w:eastAsia="ja-JP"/>
        </w:rPr>
        <w:t>used SS blocks within</w:t>
      </w:r>
      <w:r w:rsidRPr="00F94775">
        <w:rPr>
          <w:rFonts w:eastAsia="MS Mincho"/>
          <w:lang w:eastAsia="ja-JP"/>
        </w:rPr>
        <w:t xml:space="preserve"> the </w:t>
      </w:r>
      <w:r>
        <w:rPr>
          <w:rFonts w:eastAsia="MS Mincho"/>
          <w:lang w:eastAsia="ja-JP"/>
        </w:rPr>
        <w:t>predefined</w:t>
      </w:r>
      <w:r w:rsidRPr="00F94775">
        <w:rPr>
          <w:rFonts w:eastAsia="MS Mincho"/>
          <w:lang w:eastAsia="ja-JP"/>
        </w:rPr>
        <w:t xml:space="preserve"> SS blocks in SS burst set</w:t>
      </w:r>
      <w:r>
        <w:rPr>
          <w:rFonts w:eastAsia="MS Mincho"/>
          <w:lang w:eastAsia="ja-JP"/>
        </w:rPr>
        <w:t>s that are actually transmitted may be sent via r</w:t>
      </w:r>
      <w:r w:rsidRPr="00F94775">
        <w:rPr>
          <w:rFonts w:eastAsia="MS Mincho"/>
          <w:lang w:eastAsia="ja-JP"/>
        </w:rPr>
        <w:t>emaining minimum system information</w:t>
      </w:r>
      <w:r>
        <w:rPr>
          <w:rFonts w:eastAsia="MS Mincho"/>
          <w:lang w:eastAsia="ja-JP"/>
        </w:rPr>
        <w:t xml:space="preserve"> (RMSI). NR-PBCH or other system information (OSI) may also be possible to carry the indicator</w:t>
      </w:r>
      <w:r w:rsidRPr="00F94775">
        <w:rPr>
          <w:rFonts w:eastAsia="MS Mincho"/>
          <w:lang w:eastAsia="ja-JP"/>
        </w:rPr>
        <w:t xml:space="preserve"> of </w:t>
      </w:r>
      <w:r>
        <w:rPr>
          <w:rFonts w:eastAsia="MS Mincho"/>
          <w:lang w:eastAsia="ja-JP"/>
        </w:rPr>
        <w:t xml:space="preserve">used/unused SS blocks. In connected mode, </w:t>
      </w:r>
      <w:r w:rsidR="00AA338B">
        <w:rPr>
          <w:rFonts w:eastAsia="MS Mincho"/>
          <w:lang w:eastAsia="ja-JP"/>
        </w:rPr>
        <w:t xml:space="preserve">the </w:t>
      </w:r>
      <w:r w:rsidRPr="00F94775">
        <w:rPr>
          <w:rFonts w:eastAsia="MS Mincho"/>
          <w:lang w:eastAsia="ja-JP"/>
        </w:rPr>
        <w:t xml:space="preserve">dedicated </w:t>
      </w:r>
      <w:r>
        <w:rPr>
          <w:rFonts w:eastAsia="MS Mincho"/>
          <w:lang w:eastAsia="ja-JP"/>
        </w:rPr>
        <w:t>signalling such as RRC signalling can be used to carry the indicator</w:t>
      </w:r>
      <w:r w:rsidRPr="00F94775">
        <w:rPr>
          <w:rFonts w:eastAsia="MS Mincho"/>
          <w:lang w:eastAsia="ja-JP"/>
        </w:rPr>
        <w:t xml:space="preserve"> of </w:t>
      </w:r>
      <w:r>
        <w:rPr>
          <w:rFonts w:eastAsia="MS Mincho"/>
          <w:lang w:eastAsia="ja-JP"/>
        </w:rPr>
        <w:t>used/unused SS blocks. It is also possible to use RMSI, OSI or NR-PBCH to carry the indicator</w:t>
      </w:r>
      <w:r w:rsidRPr="00F94775">
        <w:rPr>
          <w:rFonts w:eastAsia="MS Mincho"/>
          <w:lang w:eastAsia="ja-JP"/>
        </w:rPr>
        <w:t xml:space="preserve"> of </w:t>
      </w:r>
      <w:r>
        <w:rPr>
          <w:rFonts w:eastAsia="MS Mincho"/>
          <w:lang w:eastAsia="ja-JP"/>
        </w:rPr>
        <w:t>used/unused SS blocks in connected mode. Whether to use broadcast signalling or dedicated signalling and how to indicate used/unused SS blocks should c</w:t>
      </w:r>
      <w:r w:rsidRPr="00F94775">
        <w:rPr>
          <w:rFonts w:eastAsia="MS Mincho"/>
          <w:lang w:val="sv-SE" w:eastAsia="ja-JP"/>
        </w:rPr>
        <w:t xml:space="preserve">onsider </w:t>
      </w:r>
      <w:r>
        <w:rPr>
          <w:rFonts w:eastAsia="MS Mincho"/>
          <w:lang w:val="sv-SE" w:eastAsia="ja-JP"/>
        </w:rPr>
        <w:t xml:space="preserve">both </w:t>
      </w:r>
      <w:r w:rsidRPr="00F94775">
        <w:rPr>
          <w:rFonts w:eastAsia="MS Mincho"/>
          <w:lang w:val="sv-SE" w:eastAsia="ja-JP"/>
        </w:rPr>
        <w:t>flexibility and signaling overhead.</w:t>
      </w:r>
      <w:r>
        <w:rPr>
          <w:rFonts w:eastAsia="MS Mincho"/>
          <w:lang w:eastAsia="ja-JP"/>
        </w:rPr>
        <w:t xml:space="preserve"> For example, one may just signal the number of used or unused SS blocks which has low signalling overhead but less flexibility. </w:t>
      </w:r>
      <w:proofErr w:type="gramStart"/>
      <w:r>
        <w:rPr>
          <w:rFonts w:eastAsia="MS Mincho"/>
          <w:lang w:eastAsia="ja-JP"/>
        </w:rPr>
        <w:t>Alternatively</w:t>
      </w:r>
      <w:proofErr w:type="gramEnd"/>
      <w:r>
        <w:rPr>
          <w:rFonts w:eastAsia="MS Mincho"/>
          <w:lang w:eastAsia="ja-JP"/>
        </w:rPr>
        <w:t xml:space="preserve"> each individual SS block may be indicated for its </w:t>
      </w:r>
      <w:r w:rsidRPr="00D761D0">
        <w:t xml:space="preserve">state either “used” or “unused”. </w:t>
      </w:r>
      <w:proofErr w:type="gramStart"/>
      <w:r w:rsidRPr="00D761D0">
        <w:t>However</w:t>
      </w:r>
      <w:proofErr w:type="gramEnd"/>
      <w:r w:rsidRPr="00D761D0">
        <w:t xml:space="preserve"> this approach has high overhead although also high flexibility. </w:t>
      </w:r>
    </w:p>
    <w:p w14:paraId="50C6FEE8" w14:textId="3081A8A1" w:rsidR="004852D6" w:rsidRDefault="004852D6" w:rsidP="00D761D0">
      <w:pPr>
        <w:rPr>
          <w:rFonts w:eastAsia="MS Mincho"/>
          <w:lang w:val="sv-SE" w:eastAsia="ja-JP"/>
        </w:rPr>
      </w:pPr>
      <w:r w:rsidRPr="00D761D0">
        <w:t xml:space="preserve">The </w:t>
      </w:r>
      <w:proofErr w:type="spellStart"/>
      <w:r w:rsidRPr="00D761D0">
        <w:t>prededined</w:t>
      </w:r>
      <w:proofErr w:type="spellEnd"/>
      <w:r w:rsidRPr="00D761D0">
        <w:t xml:space="preserve"> </w:t>
      </w:r>
      <w:r w:rsidRPr="00D761D0">
        <w:rPr>
          <w:rFonts w:hint="eastAsia"/>
        </w:rPr>
        <w:t>SS block</w:t>
      </w:r>
      <w:r w:rsidRPr="00D761D0">
        <w:t>s</w:t>
      </w:r>
      <w:r w:rsidRPr="00D761D0">
        <w:rPr>
          <w:rFonts w:hint="eastAsia"/>
        </w:rPr>
        <w:t xml:space="preserve"> </w:t>
      </w:r>
      <w:r w:rsidRPr="00D761D0">
        <w:t>are</w:t>
      </w:r>
      <w:r w:rsidRPr="00D761D0">
        <w:rPr>
          <w:rFonts w:hint="eastAsia"/>
        </w:rPr>
        <w:t xml:space="preserve"> the possible SS block time location</w:t>
      </w:r>
      <w:r w:rsidRPr="00D761D0">
        <w:t>s. Both the number and positions of the maximum SS</w:t>
      </w:r>
      <w:r>
        <w:rPr>
          <w:rFonts w:eastAsia="MS Mincho"/>
          <w:lang w:val="sv-SE" w:eastAsia="ja-JP"/>
        </w:rPr>
        <w:t xml:space="preserve"> blocks in an SS burst </w:t>
      </w:r>
      <w:r w:rsidRPr="00DF2873">
        <w:rPr>
          <w:rFonts w:eastAsia="MS Mincho"/>
          <w:lang w:val="sv-SE" w:eastAsia="ja-JP"/>
        </w:rPr>
        <w:t>set are predefined.</w:t>
      </w:r>
      <w:r w:rsidR="00DF2873" w:rsidRPr="00DF2873">
        <w:rPr>
          <w:rFonts w:eastAsia="MS Mincho"/>
          <w:lang w:val="en-US" w:eastAsia="ja-JP"/>
        </w:rPr>
        <w:t xml:space="preserve"> </w:t>
      </w:r>
      <w:r w:rsidR="00AA338B">
        <w:rPr>
          <w:rFonts w:eastAsia="MS Mincho"/>
          <w:lang w:val="en-US" w:eastAsia="ja-JP"/>
        </w:rPr>
        <w:t>Information for</w:t>
      </w:r>
      <w:r w:rsidR="00DF2873" w:rsidRPr="00DF2873">
        <w:rPr>
          <w:rFonts w:eastAsia="MS Mincho"/>
          <w:lang w:val="en-US" w:eastAsia="ja-JP"/>
        </w:rPr>
        <w:t xml:space="preserve"> actually transmitted SS blocks may be indicated via RMSI.</w:t>
      </w:r>
    </w:p>
    <w:p w14:paraId="7D2DEADC" w14:textId="77777777" w:rsidR="004852D6" w:rsidRPr="00FD0C58" w:rsidRDefault="004852D6" w:rsidP="004852D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6597FF4B" w14:textId="0DFC7ACA" w:rsidR="004852D6" w:rsidRPr="008E759F" w:rsidRDefault="004852D6" w:rsidP="004852D6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="00AA338B">
        <w:rPr>
          <w:rFonts w:eastAsia="MS Mincho"/>
          <w:i/>
          <w:lang w:val="en-US" w:eastAsia="ja-JP"/>
        </w:rPr>
        <w:t>Information for actually</w:t>
      </w:r>
      <w:r w:rsidRPr="006E22C1">
        <w:rPr>
          <w:rFonts w:eastAsia="MS Mincho"/>
          <w:i/>
          <w:lang w:val="en-US" w:eastAsia="ja-JP"/>
        </w:rPr>
        <w:t xml:space="preserve"> transmitted SS blocks </w:t>
      </w:r>
      <w:r w:rsidR="00DF2873">
        <w:rPr>
          <w:rFonts w:eastAsia="MS Mincho"/>
          <w:i/>
          <w:lang w:val="en-US" w:eastAsia="ja-JP"/>
        </w:rPr>
        <w:t>may be indicated via RMSI</w:t>
      </w:r>
      <w:r w:rsidRPr="002500C7">
        <w:rPr>
          <w:rFonts w:eastAsia="MS Mincho"/>
          <w:i/>
          <w:lang w:val="en-US" w:eastAsia="ja-JP"/>
        </w:rPr>
        <w:t>.</w:t>
      </w:r>
    </w:p>
    <w:p w14:paraId="2F6B9B5A" w14:textId="77777777" w:rsidR="004852D6" w:rsidRDefault="004852D6" w:rsidP="000D77AF"/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25F127BA" w:rsidR="00F4232E" w:rsidRDefault="00A877C5" w:rsidP="00F4232E">
      <w:pPr>
        <w:rPr>
          <w:b/>
          <w:i/>
          <w:szCs w:val="22"/>
        </w:rPr>
      </w:pPr>
      <w:r>
        <w:t xml:space="preserve">In this contribution, we consider the </w:t>
      </w:r>
      <w:r>
        <w:rPr>
          <w:bCs/>
          <w:szCs w:val="22"/>
          <w:lang w:val="en-US"/>
        </w:rPr>
        <w:t>SS block time index i</w:t>
      </w:r>
      <w:r w:rsidRPr="00C659DC">
        <w:rPr>
          <w:bCs/>
          <w:szCs w:val="22"/>
          <w:lang w:val="en-US"/>
        </w:rPr>
        <w:t xml:space="preserve">ndication </w:t>
      </w:r>
      <w:r w:rsidRPr="00C659DC">
        <w:rPr>
          <w:szCs w:val="22"/>
        </w:rPr>
        <w:t xml:space="preserve">for </w:t>
      </w:r>
      <w:r>
        <w:rPr>
          <w:szCs w:val="22"/>
        </w:rPr>
        <w:t xml:space="preserve">a </w:t>
      </w:r>
      <w:r w:rsidRPr="00C659DC">
        <w:rPr>
          <w:szCs w:val="22"/>
        </w:rPr>
        <w:t xml:space="preserve">multi-beam </w:t>
      </w:r>
      <w:r>
        <w:rPr>
          <w:szCs w:val="22"/>
        </w:rPr>
        <w:t xml:space="preserve">based </w:t>
      </w:r>
      <w:r w:rsidRPr="00C659DC">
        <w:rPr>
          <w:szCs w:val="22"/>
        </w:rPr>
        <w:t>initial access</w:t>
      </w:r>
      <w:r>
        <w:t xml:space="preserve">. </w:t>
      </w:r>
      <w:r w:rsidR="00476B54">
        <w:t>W</w:t>
      </w:r>
      <w:r w:rsidR="006B4CE3" w:rsidRPr="00637119">
        <w:t xml:space="preserve">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17D90CD9" w14:textId="77777777" w:rsidR="00292319" w:rsidRDefault="00292319" w:rsidP="00292319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 xml:space="preserve">The </w:t>
      </w:r>
      <w:r w:rsidRPr="00C019F8">
        <w:rPr>
          <w:i/>
          <w:lang w:val="en-US"/>
        </w:rPr>
        <w:t xml:space="preserve">SS block </w:t>
      </w:r>
      <w:r>
        <w:rPr>
          <w:i/>
          <w:lang w:val="en-US"/>
        </w:rPr>
        <w:t xml:space="preserve">time </w:t>
      </w:r>
      <w:r w:rsidRPr="00C019F8">
        <w:rPr>
          <w:i/>
          <w:lang w:val="en-US"/>
        </w:rPr>
        <w:t xml:space="preserve">index may be indicated </w:t>
      </w:r>
      <w:r>
        <w:rPr>
          <w:i/>
          <w:lang w:val="en-US"/>
        </w:rPr>
        <w:t xml:space="preserve">either implicitly or combined implicitly and explicitly </w:t>
      </w:r>
      <w:r w:rsidRPr="00C019F8">
        <w:rPr>
          <w:i/>
          <w:lang w:val="en-US"/>
        </w:rPr>
        <w:t>using NR-PBCH.</w:t>
      </w:r>
      <w:r>
        <w:rPr>
          <w:i/>
          <w:lang w:val="en-US"/>
        </w:rPr>
        <w:t xml:space="preserve"> </w:t>
      </w:r>
      <w:r w:rsidRPr="00C019F8">
        <w:rPr>
          <w:i/>
          <w:lang w:val="en-US"/>
        </w:rPr>
        <w:t xml:space="preserve">SS block </w:t>
      </w:r>
      <w:r>
        <w:rPr>
          <w:i/>
          <w:lang w:val="en-US"/>
        </w:rPr>
        <w:t xml:space="preserve">time </w:t>
      </w:r>
      <w:r w:rsidRPr="00C019F8">
        <w:rPr>
          <w:i/>
          <w:lang w:val="en-US"/>
        </w:rPr>
        <w:t xml:space="preserve">index may be indicated </w:t>
      </w:r>
      <w:r>
        <w:rPr>
          <w:i/>
          <w:lang w:val="en-US"/>
        </w:rPr>
        <w:t xml:space="preserve">implicitly for sub 6GHz and combined implicitly and explicitly for above 6GHz. </w:t>
      </w:r>
      <w:bookmarkStart w:id="2" w:name="_GoBack"/>
      <w:bookmarkEnd w:id="2"/>
    </w:p>
    <w:p w14:paraId="04A59872" w14:textId="77777777" w:rsidR="009701B8" w:rsidRDefault="009701B8" w:rsidP="009701B8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>The system frame number</w:t>
      </w:r>
      <w:r w:rsidRPr="00C019F8">
        <w:rPr>
          <w:i/>
          <w:lang w:val="en-US"/>
        </w:rPr>
        <w:t xml:space="preserve"> </w:t>
      </w:r>
      <w:r>
        <w:rPr>
          <w:i/>
          <w:lang w:val="en-US"/>
        </w:rPr>
        <w:t>can</w:t>
      </w:r>
      <w:r w:rsidRPr="00C019F8">
        <w:rPr>
          <w:i/>
          <w:lang w:val="en-US"/>
        </w:rPr>
        <w:t xml:space="preserve"> be indicated </w:t>
      </w:r>
      <w:r>
        <w:rPr>
          <w:i/>
          <w:lang w:val="en-US"/>
        </w:rPr>
        <w:t>using combined implicit and explicit indication method via</w:t>
      </w:r>
      <w:r w:rsidRPr="00C019F8">
        <w:rPr>
          <w:i/>
          <w:lang w:val="en-US"/>
        </w:rPr>
        <w:t xml:space="preserve"> NR-PBCH.</w:t>
      </w:r>
    </w:p>
    <w:p w14:paraId="25CF0571" w14:textId="5FD5B138" w:rsidR="008E48A8" w:rsidRPr="008E759F" w:rsidRDefault="0016770A" w:rsidP="003242DD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rFonts w:eastAsia="MS Mincho"/>
          <w:i/>
          <w:lang w:val="en-US" w:eastAsia="ja-JP"/>
        </w:rPr>
        <w:t>Information for actually</w:t>
      </w:r>
      <w:r w:rsidRPr="006E22C1">
        <w:rPr>
          <w:rFonts w:eastAsia="MS Mincho"/>
          <w:i/>
          <w:lang w:val="en-US" w:eastAsia="ja-JP"/>
        </w:rPr>
        <w:t xml:space="preserve"> transmitted SS blocks </w:t>
      </w:r>
      <w:r>
        <w:rPr>
          <w:rFonts w:eastAsia="MS Mincho"/>
          <w:i/>
          <w:lang w:val="en-US" w:eastAsia="ja-JP"/>
        </w:rPr>
        <w:t>may be indicated via RMSI</w:t>
      </w:r>
      <w:r w:rsidRPr="002500C7">
        <w:rPr>
          <w:rFonts w:eastAsia="MS Mincho"/>
          <w:i/>
          <w:lang w:val="en-US" w:eastAsia="ja-JP"/>
        </w:rPr>
        <w:t>.</w:t>
      </w: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2816ED7D" w14:textId="77777777" w:rsidR="00714C4F" w:rsidRDefault="00714C4F" w:rsidP="00714C4F">
      <w:pPr>
        <w:pStyle w:val="Reference"/>
        <w:numPr>
          <w:ilvl w:val="0"/>
          <w:numId w:val="16"/>
        </w:numPr>
        <w:spacing w:after="0"/>
      </w:pPr>
      <w:bookmarkStart w:id="3" w:name="_Ref485306886"/>
      <w:bookmarkStart w:id="4" w:name="_Ref478070068"/>
      <w:bookmarkStart w:id="5" w:name="_Ref481756522"/>
      <w:bookmarkStart w:id="6" w:name="_Ref471598259"/>
      <w:bookmarkStart w:id="7" w:name="_Ref466018718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3"/>
      <w:proofErr w:type="spellEnd"/>
      <w:proofErr w:type="gramEnd"/>
    </w:p>
    <w:p w14:paraId="10F237B3" w14:textId="26B1D4CD" w:rsidR="00C85D19" w:rsidRDefault="00360880" w:rsidP="00C659DC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85598199"/>
      <w:r w:rsidRPr="00BC3E32">
        <w:t>Chairm</w:t>
      </w:r>
      <w:r>
        <w:t xml:space="preserve">an’s Notes, 3GPP TSG-RAN WG1 #88bis, 3rd – 7th April 2017, </w:t>
      </w:r>
      <w:bookmarkEnd w:id="4"/>
      <w:r>
        <w:t>Spokane, USA</w:t>
      </w:r>
      <w:bookmarkStart w:id="9" w:name="_Ref458702429"/>
      <w:bookmarkStart w:id="10" w:name="_Ref458702606"/>
      <w:bookmarkStart w:id="11" w:name="_Ref458702426"/>
      <w:bookmarkEnd w:id="5"/>
      <w:bookmarkEnd w:id="6"/>
      <w:bookmarkEnd w:id="7"/>
      <w:bookmarkEnd w:id="8"/>
    </w:p>
    <w:p w14:paraId="205E1D3E" w14:textId="77777777" w:rsidR="001067F4" w:rsidRDefault="001067F4" w:rsidP="001067F4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2" w:name="_Ref471649889"/>
      <w:bookmarkEnd w:id="9"/>
      <w:bookmarkEnd w:id="10"/>
      <w:bookmarkEnd w:id="11"/>
      <w:r w:rsidRPr="00BC3E32">
        <w:t>Chairman’s Notes, 3GPP TSG-RAN WG1 #85, 23rd – 27th May 2016, Nanjing, China</w:t>
      </w:r>
      <w:bookmarkEnd w:id="12"/>
    </w:p>
    <w:p w14:paraId="12FB1B77" w14:textId="4C1906A9" w:rsidR="001536D2" w:rsidRDefault="001536D2" w:rsidP="00360880">
      <w:pPr>
        <w:pStyle w:val="Reference"/>
        <w:numPr>
          <w:ilvl w:val="0"/>
          <w:numId w:val="0"/>
        </w:numPr>
        <w:spacing w:after="0"/>
      </w:pPr>
    </w:p>
    <w:sectPr w:rsidR="001536D2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0A589A" w:rsidRDefault="000A589A">
      <w:r>
        <w:separator/>
      </w:r>
    </w:p>
  </w:endnote>
  <w:endnote w:type="continuationSeparator" w:id="0">
    <w:p w14:paraId="47B69F53" w14:textId="77777777" w:rsidR="000A589A" w:rsidRDefault="000A589A">
      <w:r>
        <w:continuationSeparator/>
      </w:r>
    </w:p>
  </w:endnote>
  <w:endnote w:type="continuationNotice" w:id="1">
    <w:p w14:paraId="75A54D76" w14:textId="77777777" w:rsidR="000A589A" w:rsidRDefault="000A5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7D4AC59" w:rsidR="000A589A" w:rsidRDefault="000A589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231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231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0A589A" w:rsidRDefault="000A589A">
      <w:r>
        <w:separator/>
      </w:r>
    </w:p>
  </w:footnote>
  <w:footnote w:type="continuationSeparator" w:id="0">
    <w:p w14:paraId="2BFCFB83" w14:textId="77777777" w:rsidR="000A589A" w:rsidRDefault="000A589A">
      <w:r>
        <w:continuationSeparator/>
      </w:r>
    </w:p>
  </w:footnote>
  <w:footnote w:type="continuationNotice" w:id="1">
    <w:p w14:paraId="5B783701" w14:textId="77777777" w:rsidR="000A589A" w:rsidRDefault="000A58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66E1F"/>
    <w:multiLevelType w:val="hybridMultilevel"/>
    <w:tmpl w:val="CC28D340"/>
    <w:lvl w:ilvl="0" w:tplc="B3FAE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A9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2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C2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A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8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50F56"/>
    <w:multiLevelType w:val="hybridMultilevel"/>
    <w:tmpl w:val="FD486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100965"/>
    <w:multiLevelType w:val="hybridMultilevel"/>
    <w:tmpl w:val="56B82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6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3B7CCC"/>
    <w:multiLevelType w:val="hybridMultilevel"/>
    <w:tmpl w:val="BDBA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E11EE4"/>
    <w:multiLevelType w:val="hybridMultilevel"/>
    <w:tmpl w:val="B1E0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2A7917"/>
    <w:multiLevelType w:val="hybridMultilevel"/>
    <w:tmpl w:val="6B8A0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ECF78D1"/>
    <w:multiLevelType w:val="hybridMultilevel"/>
    <w:tmpl w:val="7A76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FE434D"/>
    <w:multiLevelType w:val="hybridMultilevel"/>
    <w:tmpl w:val="2864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23"/>
  </w:num>
  <w:num w:numId="4">
    <w:abstractNumId w:val="24"/>
  </w:num>
  <w:num w:numId="5">
    <w:abstractNumId w:val="18"/>
  </w:num>
  <w:num w:numId="6">
    <w:abstractNumId w:val="29"/>
  </w:num>
  <w:num w:numId="7">
    <w:abstractNumId w:val="38"/>
  </w:num>
  <w:num w:numId="8">
    <w:abstractNumId w:val="19"/>
  </w:num>
  <w:num w:numId="9">
    <w:abstractNumId w:val="47"/>
  </w:num>
  <w:num w:numId="10">
    <w:abstractNumId w:val="8"/>
  </w:num>
  <w:num w:numId="11">
    <w:abstractNumId w:val="5"/>
  </w:num>
  <w:num w:numId="12">
    <w:abstractNumId w:val="32"/>
  </w:num>
  <w:num w:numId="13">
    <w:abstractNumId w:val="41"/>
  </w:num>
  <w:num w:numId="14">
    <w:abstractNumId w:val="6"/>
  </w:num>
  <w:num w:numId="15">
    <w:abstractNumId w:val="1"/>
  </w:num>
  <w:num w:numId="16">
    <w:abstractNumId w:val="20"/>
  </w:num>
  <w:num w:numId="17">
    <w:abstractNumId w:val="46"/>
  </w:num>
  <w:num w:numId="18">
    <w:abstractNumId w:val="44"/>
  </w:num>
  <w:num w:numId="19">
    <w:abstractNumId w:val="15"/>
  </w:num>
  <w:num w:numId="20">
    <w:abstractNumId w:val="7"/>
  </w:num>
  <w:num w:numId="21">
    <w:abstractNumId w:val="35"/>
  </w:num>
  <w:num w:numId="22">
    <w:abstractNumId w:val="14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26"/>
  </w:num>
  <w:num w:numId="25">
    <w:abstractNumId w:val="25"/>
  </w:num>
  <w:num w:numId="26">
    <w:abstractNumId w:val="45"/>
  </w:num>
  <w:num w:numId="27">
    <w:abstractNumId w:val="27"/>
  </w:num>
  <w:num w:numId="28">
    <w:abstractNumId w:val="2"/>
  </w:num>
  <w:num w:numId="29">
    <w:abstractNumId w:val="33"/>
  </w:num>
  <w:num w:numId="30">
    <w:abstractNumId w:val="43"/>
  </w:num>
  <w:num w:numId="31">
    <w:abstractNumId w:val="40"/>
  </w:num>
  <w:num w:numId="32">
    <w:abstractNumId w:val="30"/>
  </w:num>
  <w:num w:numId="33">
    <w:abstractNumId w:val="12"/>
  </w:num>
  <w:num w:numId="34">
    <w:abstractNumId w:val="3"/>
  </w:num>
  <w:num w:numId="35">
    <w:abstractNumId w:val="9"/>
  </w:num>
  <w:num w:numId="36">
    <w:abstractNumId w:val="0"/>
  </w:num>
  <w:num w:numId="37">
    <w:abstractNumId w:val="42"/>
  </w:num>
  <w:num w:numId="38">
    <w:abstractNumId w:val="21"/>
  </w:num>
  <w:num w:numId="39">
    <w:abstractNumId w:val="28"/>
  </w:num>
  <w:num w:numId="40">
    <w:abstractNumId w:val="22"/>
  </w:num>
  <w:num w:numId="41">
    <w:abstractNumId w:val="10"/>
  </w:num>
  <w:num w:numId="42">
    <w:abstractNumId w:val="11"/>
  </w:num>
  <w:num w:numId="43">
    <w:abstractNumId w:val="39"/>
  </w:num>
  <w:num w:numId="44">
    <w:abstractNumId w:val="31"/>
  </w:num>
  <w:num w:numId="45">
    <w:abstractNumId w:val="13"/>
  </w:num>
  <w:num w:numId="46">
    <w:abstractNumId w:val="37"/>
  </w:num>
  <w:num w:numId="47">
    <w:abstractNumId w:val="17"/>
  </w:num>
  <w:num w:numId="48">
    <w:abstractNumId w:val="34"/>
  </w:num>
  <w:num w:numId="49">
    <w:abstractNumId w:val="4"/>
  </w:num>
  <w:num w:numId="5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828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836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6FE8"/>
    <w:rsid w:val="00027DEF"/>
    <w:rsid w:val="00030C64"/>
    <w:rsid w:val="00031297"/>
    <w:rsid w:val="00031598"/>
    <w:rsid w:val="00031A2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5D2"/>
    <w:rsid w:val="0005057A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55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30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92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589A"/>
    <w:rsid w:val="000A7DC3"/>
    <w:rsid w:val="000B0223"/>
    <w:rsid w:val="000B02A2"/>
    <w:rsid w:val="000B0640"/>
    <w:rsid w:val="000B0A01"/>
    <w:rsid w:val="000B1C3A"/>
    <w:rsid w:val="000B254C"/>
    <w:rsid w:val="000B2586"/>
    <w:rsid w:val="000B2719"/>
    <w:rsid w:val="000B3347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4E6"/>
    <w:rsid w:val="000C6F9D"/>
    <w:rsid w:val="000C7452"/>
    <w:rsid w:val="000D0D07"/>
    <w:rsid w:val="000D162D"/>
    <w:rsid w:val="000D27AC"/>
    <w:rsid w:val="000D2A8B"/>
    <w:rsid w:val="000D2F63"/>
    <w:rsid w:val="000D36B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3D1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BDF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3BC"/>
    <w:rsid w:val="001045CB"/>
    <w:rsid w:val="001048B7"/>
    <w:rsid w:val="00104A7C"/>
    <w:rsid w:val="00105E18"/>
    <w:rsid w:val="00106117"/>
    <w:rsid w:val="001062FB"/>
    <w:rsid w:val="001063E6"/>
    <w:rsid w:val="001067F4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46EA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2C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01B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65F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439"/>
    <w:rsid w:val="0016660C"/>
    <w:rsid w:val="001669BD"/>
    <w:rsid w:val="00166EE4"/>
    <w:rsid w:val="0016726A"/>
    <w:rsid w:val="0016770A"/>
    <w:rsid w:val="001711A9"/>
    <w:rsid w:val="00171478"/>
    <w:rsid w:val="00171FAE"/>
    <w:rsid w:val="001735B9"/>
    <w:rsid w:val="001739D7"/>
    <w:rsid w:val="00173A8E"/>
    <w:rsid w:val="0017437B"/>
    <w:rsid w:val="001747A2"/>
    <w:rsid w:val="00174975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0E32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1F7E36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07C"/>
    <w:rsid w:val="0020640E"/>
    <w:rsid w:val="002069B2"/>
    <w:rsid w:val="00207239"/>
    <w:rsid w:val="00207F2A"/>
    <w:rsid w:val="00207FA3"/>
    <w:rsid w:val="002111FD"/>
    <w:rsid w:val="0021144B"/>
    <w:rsid w:val="00212596"/>
    <w:rsid w:val="00212D1B"/>
    <w:rsid w:val="00212D2F"/>
    <w:rsid w:val="002131BB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348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5DD5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9D3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02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319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1374"/>
    <w:rsid w:val="002B24D6"/>
    <w:rsid w:val="002B2C00"/>
    <w:rsid w:val="002B3A7C"/>
    <w:rsid w:val="002B3B0D"/>
    <w:rsid w:val="002B3FE9"/>
    <w:rsid w:val="002B470E"/>
    <w:rsid w:val="002B6D00"/>
    <w:rsid w:val="002B6FA2"/>
    <w:rsid w:val="002B77BF"/>
    <w:rsid w:val="002C0976"/>
    <w:rsid w:val="002C1174"/>
    <w:rsid w:val="002C151A"/>
    <w:rsid w:val="002C25B0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5E6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18F3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694C"/>
    <w:rsid w:val="00330D80"/>
    <w:rsid w:val="00331751"/>
    <w:rsid w:val="00331E4A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081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880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1D8"/>
    <w:rsid w:val="00377CE1"/>
    <w:rsid w:val="00380D7D"/>
    <w:rsid w:val="0038102E"/>
    <w:rsid w:val="003821E2"/>
    <w:rsid w:val="00383467"/>
    <w:rsid w:val="00384177"/>
    <w:rsid w:val="00384284"/>
    <w:rsid w:val="003850E9"/>
    <w:rsid w:val="00385696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271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B80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59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B74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4000E8"/>
    <w:rsid w:val="004008B0"/>
    <w:rsid w:val="004018A4"/>
    <w:rsid w:val="004021BF"/>
    <w:rsid w:val="00402353"/>
    <w:rsid w:val="0040251B"/>
    <w:rsid w:val="0040255D"/>
    <w:rsid w:val="004028A6"/>
    <w:rsid w:val="00402E2B"/>
    <w:rsid w:val="00403C08"/>
    <w:rsid w:val="00403F64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5722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44"/>
    <w:rsid w:val="004759C4"/>
    <w:rsid w:val="004762CD"/>
    <w:rsid w:val="00476675"/>
    <w:rsid w:val="00476AA1"/>
    <w:rsid w:val="00476B54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4AE"/>
    <w:rsid w:val="00484787"/>
    <w:rsid w:val="004852D6"/>
    <w:rsid w:val="0048579F"/>
    <w:rsid w:val="00485B50"/>
    <w:rsid w:val="0048634B"/>
    <w:rsid w:val="00486739"/>
    <w:rsid w:val="004869CC"/>
    <w:rsid w:val="00486DCE"/>
    <w:rsid w:val="00487362"/>
    <w:rsid w:val="00490025"/>
    <w:rsid w:val="00490B24"/>
    <w:rsid w:val="00490C6F"/>
    <w:rsid w:val="00491816"/>
    <w:rsid w:val="00491B36"/>
    <w:rsid w:val="00491E0C"/>
    <w:rsid w:val="00492BC5"/>
    <w:rsid w:val="00492E72"/>
    <w:rsid w:val="00493069"/>
    <w:rsid w:val="00493240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6DD"/>
    <w:rsid w:val="004C77F7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64E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92"/>
    <w:rsid w:val="005011FB"/>
    <w:rsid w:val="0050268E"/>
    <w:rsid w:val="0050318E"/>
    <w:rsid w:val="005044B3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6E4C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3C69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018"/>
    <w:rsid w:val="00582561"/>
    <w:rsid w:val="00582809"/>
    <w:rsid w:val="00582AE8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F2CB1"/>
    <w:rsid w:val="005F2D31"/>
    <w:rsid w:val="005F3BB5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07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1D21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CFD"/>
    <w:rsid w:val="00674E3A"/>
    <w:rsid w:val="00675C72"/>
    <w:rsid w:val="00675F48"/>
    <w:rsid w:val="006768BC"/>
    <w:rsid w:val="00676D1A"/>
    <w:rsid w:val="006771F9"/>
    <w:rsid w:val="006776D7"/>
    <w:rsid w:val="00680FB1"/>
    <w:rsid w:val="00681003"/>
    <w:rsid w:val="00681087"/>
    <w:rsid w:val="006812CA"/>
    <w:rsid w:val="00681324"/>
    <w:rsid w:val="006817C9"/>
    <w:rsid w:val="00682130"/>
    <w:rsid w:val="00682798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5B0C"/>
    <w:rsid w:val="006E6E5E"/>
    <w:rsid w:val="006E7D3B"/>
    <w:rsid w:val="006F028F"/>
    <w:rsid w:val="006F0CF9"/>
    <w:rsid w:val="006F0D29"/>
    <w:rsid w:val="006F0E91"/>
    <w:rsid w:val="006F1B70"/>
    <w:rsid w:val="006F240E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4C4F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5A0"/>
    <w:rsid w:val="00724649"/>
    <w:rsid w:val="00724AE1"/>
    <w:rsid w:val="00725161"/>
    <w:rsid w:val="00725300"/>
    <w:rsid w:val="00725B07"/>
    <w:rsid w:val="00726B14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37849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A6E"/>
    <w:rsid w:val="00755EC7"/>
    <w:rsid w:val="00756508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2F4"/>
    <w:rsid w:val="00783673"/>
    <w:rsid w:val="007839D2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97E94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2EE0"/>
    <w:rsid w:val="007F3F4A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07F33"/>
    <w:rsid w:val="008101B0"/>
    <w:rsid w:val="00810BE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714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A44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595D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F35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0F7A"/>
    <w:rsid w:val="008E10C0"/>
    <w:rsid w:val="008E1909"/>
    <w:rsid w:val="008E2A65"/>
    <w:rsid w:val="008E30B6"/>
    <w:rsid w:val="008E33E0"/>
    <w:rsid w:val="008E3C1B"/>
    <w:rsid w:val="008E3E1F"/>
    <w:rsid w:val="008E436E"/>
    <w:rsid w:val="008E48A8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407"/>
    <w:rsid w:val="00907F4E"/>
    <w:rsid w:val="00910390"/>
    <w:rsid w:val="00910717"/>
    <w:rsid w:val="00910B7D"/>
    <w:rsid w:val="00910BB3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4D8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01B8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4D4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66B0"/>
    <w:rsid w:val="009870B6"/>
    <w:rsid w:val="00987D02"/>
    <w:rsid w:val="00987F9C"/>
    <w:rsid w:val="009900E5"/>
    <w:rsid w:val="00990194"/>
    <w:rsid w:val="00990630"/>
    <w:rsid w:val="0099093F"/>
    <w:rsid w:val="00990B5A"/>
    <w:rsid w:val="00991761"/>
    <w:rsid w:val="00991FCE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93B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CF7"/>
    <w:rsid w:val="009C273D"/>
    <w:rsid w:val="009C277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C7E76"/>
    <w:rsid w:val="009D111B"/>
    <w:rsid w:val="009D1829"/>
    <w:rsid w:val="009D1AAC"/>
    <w:rsid w:val="009D2044"/>
    <w:rsid w:val="009D2ACB"/>
    <w:rsid w:val="009D34E4"/>
    <w:rsid w:val="009D378A"/>
    <w:rsid w:val="009D3C57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1BB9"/>
    <w:rsid w:val="009E23F6"/>
    <w:rsid w:val="009E25C8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3372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3483"/>
    <w:rsid w:val="00A647D1"/>
    <w:rsid w:val="00A64A76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789"/>
    <w:rsid w:val="00A85A38"/>
    <w:rsid w:val="00A85D63"/>
    <w:rsid w:val="00A8722D"/>
    <w:rsid w:val="00A877A9"/>
    <w:rsid w:val="00A877C5"/>
    <w:rsid w:val="00A910B2"/>
    <w:rsid w:val="00A91F23"/>
    <w:rsid w:val="00A920C7"/>
    <w:rsid w:val="00A92879"/>
    <w:rsid w:val="00A930E0"/>
    <w:rsid w:val="00A93D59"/>
    <w:rsid w:val="00A93FDD"/>
    <w:rsid w:val="00A9544C"/>
    <w:rsid w:val="00A956A5"/>
    <w:rsid w:val="00A9594B"/>
    <w:rsid w:val="00A95BA6"/>
    <w:rsid w:val="00A96357"/>
    <w:rsid w:val="00A97112"/>
    <w:rsid w:val="00A979EE"/>
    <w:rsid w:val="00A97EE2"/>
    <w:rsid w:val="00AA016F"/>
    <w:rsid w:val="00AA05E2"/>
    <w:rsid w:val="00AA1D8A"/>
    <w:rsid w:val="00AA1ED6"/>
    <w:rsid w:val="00AA23DA"/>
    <w:rsid w:val="00AA2D9C"/>
    <w:rsid w:val="00AA338B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F35"/>
    <w:rsid w:val="00AB4AB8"/>
    <w:rsid w:val="00AB4BAA"/>
    <w:rsid w:val="00AB5469"/>
    <w:rsid w:val="00AB643C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326C"/>
    <w:rsid w:val="00AF42D7"/>
    <w:rsid w:val="00AF474B"/>
    <w:rsid w:val="00AF4AFF"/>
    <w:rsid w:val="00AF594B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7DAE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B95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5D8D"/>
    <w:rsid w:val="00B460ED"/>
    <w:rsid w:val="00B46175"/>
    <w:rsid w:val="00B477B8"/>
    <w:rsid w:val="00B47803"/>
    <w:rsid w:val="00B4791A"/>
    <w:rsid w:val="00B47C29"/>
    <w:rsid w:val="00B47D21"/>
    <w:rsid w:val="00B508F5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7741"/>
    <w:rsid w:val="00B9021E"/>
    <w:rsid w:val="00B909B5"/>
    <w:rsid w:val="00B90BFF"/>
    <w:rsid w:val="00B90F73"/>
    <w:rsid w:val="00B911CA"/>
    <w:rsid w:val="00B91449"/>
    <w:rsid w:val="00B915F9"/>
    <w:rsid w:val="00B917F9"/>
    <w:rsid w:val="00B924D1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B6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6CA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39DD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5F8C"/>
    <w:rsid w:val="00BD7DE3"/>
    <w:rsid w:val="00BE079A"/>
    <w:rsid w:val="00BE1234"/>
    <w:rsid w:val="00BE1583"/>
    <w:rsid w:val="00BE1C72"/>
    <w:rsid w:val="00BE1CD1"/>
    <w:rsid w:val="00BE1E79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719A"/>
    <w:rsid w:val="00BE7406"/>
    <w:rsid w:val="00BE7603"/>
    <w:rsid w:val="00BE78D7"/>
    <w:rsid w:val="00BF0EB2"/>
    <w:rsid w:val="00BF0F76"/>
    <w:rsid w:val="00BF17FD"/>
    <w:rsid w:val="00BF1E2D"/>
    <w:rsid w:val="00BF1EDF"/>
    <w:rsid w:val="00BF2FA5"/>
    <w:rsid w:val="00BF3279"/>
    <w:rsid w:val="00BF3751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D91"/>
    <w:rsid w:val="00C07F7E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2B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62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0A8"/>
    <w:rsid w:val="00C43A6C"/>
    <w:rsid w:val="00C43FCC"/>
    <w:rsid w:val="00C44972"/>
    <w:rsid w:val="00C45739"/>
    <w:rsid w:val="00C45B89"/>
    <w:rsid w:val="00C45F0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380B"/>
    <w:rsid w:val="00C64672"/>
    <w:rsid w:val="00C654C6"/>
    <w:rsid w:val="00C65560"/>
    <w:rsid w:val="00C65765"/>
    <w:rsid w:val="00C659DC"/>
    <w:rsid w:val="00C65EBC"/>
    <w:rsid w:val="00C65F0C"/>
    <w:rsid w:val="00C66472"/>
    <w:rsid w:val="00C668F7"/>
    <w:rsid w:val="00C6692D"/>
    <w:rsid w:val="00C671CA"/>
    <w:rsid w:val="00C67AE2"/>
    <w:rsid w:val="00C67D98"/>
    <w:rsid w:val="00C70697"/>
    <w:rsid w:val="00C70D2F"/>
    <w:rsid w:val="00C72131"/>
    <w:rsid w:val="00C72635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AD6"/>
    <w:rsid w:val="00C87B8F"/>
    <w:rsid w:val="00C9027A"/>
    <w:rsid w:val="00C90502"/>
    <w:rsid w:val="00C9068E"/>
    <w:rsid w:val="00C90B1C"/>
    <w:rsid w:val="00C90D49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2B9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9BA"/>
    <w:rsid w:val="00CC1E1C"/>
    <w:rsid w:val="00CC33B7"/>
    <w:rsid w:val="00CC3806"/>
    <w:rsid w:val="00CC3C59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178DE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68F0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12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61D0"/>
    <w:rsid w:val="00D764E6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3D58"/>
    <w:rsid w:val="00D93F34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BB6"/>
    <w:rsid w:val="00DC112E"/>
    <w:rsid w:val="00DC14F7"/>
    <w:rsid w:val="00DC2D36"/>
    <w:rsid w:val="00DC3D86"/>
    <w:rsid w:val="00DC3EF3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C42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43"/>
    <w:rsid w:val="00DE22F8"/>
    <w:rsid w:val="00DE23CD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F0054"/>
    <w:rsid w:val="00DF0280"/>
    <w:rsid w:val="00DF1016"/>
    <w:rsid w:val="00DF10A0"/>
    <w:rsid w:val="00DF15E0"/>
    <w:rsid w:val="00DF1A70"/>
    <w:rsid w:val="00DF28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E7D"/>
    <w:rsid w:val="00E02F50"/>
    <w:rsid w:val="00E04BB2"/>
    <w:rsid w:val="00E05500"/>
    <w:rsid w:val="00E060FC"/>
    <w:rsid w:val="00E07799"/>
    <w:rsid w:val="00E10966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09"/>
    <w:rsid w:val="00E16C70"/>
    <w:rsid w:val="00E17498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3A38"/>
    <w:rsid w:val="00E23CD9"/>
    <w:rsid w:val="00E240D8"/>
    <w:rsid w:val="00E246F8"/>
    <w:rsid w:val="00E2479C"/>
    <w:rsid w:val="00E24CA8"/>
    <w:rsid w:val="00E258DF"/>
    <w:rsid w:val="00E25DE2"/>
    <w:rsid w:val="00E266B7"/>
    <w:rsid w:val="00E2690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399C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BA0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EF7E69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6EFF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116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829"/>
    <w:rsid w:val="00F55C20"/>
    <w:rsid w:val="00F55D60"/>
    <w:rsid w:val="00F55EAC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209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516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9BC"/>
    <w:rsid w:val="00F97C7F"/>
    <w:rsid w:val="00FA007C"/>
    <w:rsid w:val="00FA070D"/>
    <w:rsid w:val="00FA0DD8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2AC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4C9"/>
    <w:rsid w:val="00FC6D90"/>
    <w:rsid w:val="00FC7349"/>
    <w:rsid w:val="00FC7429"/>
    <w:rsid w:val="00FD07F6"/>
    <w:rsid w:val="00FD08D9"/>
    <w:rsid w:val="00FD096B"/>
    <w:rsid w:val="00FD0C58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3FD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9E1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E7F9BFD-8E22-4D8C-AB06-B8B49045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313</TotalTime>
  <Pages>4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R1-1710915 On SS Block Based Timing Indication in NR</vt:lpstr>
    </vt:vector>
  </TitlesOfParts>
  <Manager/>
  <Company>InterDigital</Company>
  <LinksUpToDate>false</LinksUpToDate>
  <CharactersWithSpaces>12891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R1-1710915 On SS Block Based Timing Indication in NR</dc:title>
  <dc:subject/>
  <dc:creator>InterDigital</dc:creator>
  <cp:keywords/>
  <dc:description/>
  <cp:lastModifiedBy>Pan, Kyle</cp:lastModifiedBy>
  <cp:revision>41</cp:revision>
  <cp:lastPrinted>2017-05-06T02:07:00Z</cp:lastPrinted>
  <dcterms:created xsi:type="dcterms:W3CDTF">2017-06-06T20:09:00Z</dcterms:created>
  <dcterms:modified xsi:type="dcterms:W3CDTF">2017-06-20T01:10:00Z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